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sigs" ContentType="application/vnd.openxmlformats-package.digital-signature-origin"/>
  <Default Extension="jpg" ContentType="image/jpe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_xmlsignatures/sig2.xml" ContentType="application/vnd.openxmlformats-package.digital-signature-xmlsignature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openxmlformats.org/package/2006/relationships/digital-signature/origin" Target="_xmlsignatures/origin.sigs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CDCADE8" w14:textId="72F80AA5" w:rsidR="00821CE2" w:rsidRPr="00884B9C" w:rsidRDefault="00640B6B" w:rsidP="005676FB">
      <w:pPr>
        <w:rPr>
          <w:rFonts w:asciiTheme="majorHAnsi" w:hAnsiTheme="majorHAnsi"/>
        </w:rPr>
      </w:pPr>
      <w:r w:rsidRPr="00884B9C">
        <w:rPr>
          <w:rFonts w:asciiTheme="majorHAnsi" w:hAnsiTheme="majorHAnsi"/>
          <w:noProof/>
          <w:lang w:eastAsia="es-CL"/>
        </w:rPr>
        <w:drawing>
          <wp:anchor distT="0" distB="0" distL="114300" distR="114300" simplePos="0" relativeHeight="251665408" behindDoc="0" locked="0" layoutInCell="1" allowOverlap="1" wp14:anchorId="7CDCB002" wp14:editId="3C85AF50">
            <wp:simplePos x="0" y="0"/>
            <wp:positionH relativeFrom="column">
              <wp:posOffset>1532255</wp:posOffset>
            </wp:positionH>
            <wp:positionV relativeFrom="paragraph">
              <wp:posOffset>-704215</wp:posOffset>
            </wp:positionV>
            <wp:extent cx="2583180" cy="1849755"/>
            <wp:effectExtent l="0" t="0" r="7620" b="0"/>
            <wp:wrapSquare wrapText="bothSides"/>
            <wp:docPr id="6" name="Imagen 3" descr="logo_v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ogo_v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7819" t="16511" r="17553" b="23640"/>
                    <a:stretch/>
                  </pic:blipFill>
                  <pic:spPr bwMode="auto">
                    <a:xfrm>
                      <a:off x="0" y="0"/>
                      <a:ext cx="2583180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15DA">
        <w:rPr>
          <w:rFonts w:asciiTheme="majorHAnsi" w:hAnsiTheme="majorHAnsi"/>
        </w:rPr>
        <w:t xml:space="preserve"> </w:t>
      </w:r>
    </w:p>
    <w:p w14:paraId="7CDCADE9" w14:textId="77777777" w:rsidR="00821CE2" w:rsidRPr="00884B9C" w:rsidRDefault="00821CE2" w:rsidP="005676FB">
      <w:pPr>
        <w:rPr>
          <w:rFonts w:asciiTheme="majorHAnsi" w:hAnsiTheme="majorHAnsi"/>
        </w:rPr>
      </w:pPr>
    </w:p>
    <w:p w14:paraId="7CDCADEA" w14:textId="77777777" w:rsidR="00821CE2" w:rsidRPr="00884B9C" w:rsidRDefault="00821CE2" w:rsidP="005676FB">
      <w:pPr>
        <w:rPr>
          <w:rFonts w:asciiTheme="majorHAnsi" w:hAnsiTheme="majorHAnsi"/>
        </w:rPr>
      </w:pPr>
    </w:p>
    <w:p w14:paraId="7CDCADEB" w14:textId="77777777" w:rsidR="00821CE2" w:rsidRPr="00884B9C" w:rsidRDefault="00821CE2" w:rsidP="005676FB">
      <w:pPr>
        <w:rPr>
          <w:rFonts w:asciiTheme="majorHAnsi" w:hAnsiTheme="majorHAnsi"/>
        </w:rPr>
      </w:pPr>
    </w:p>
    <w:p w14:paraId="7CDCADED" w14:textId="77777777" w:rsidR="00821CE2" w:rsidRPr="00884B9C" w:rsidRDefault="00821CE2" w:rsidP="005676FB">
      <w:pPr>
        <w:rPr>
          <w:rFonts w:asciiTheme="majorHAnsi" w:hAnsiTheme="majorHAnsi"/>
        </w:rPr>
      </w:pPr>
    </w:p>
    <w:p w14:paraId="7CDCADEE" w14:textId="05ADDFB5" w:rsidR="00B71CE6" w:rsidRDefault="0038092C" w:rsidP="007C46A0">
      <w:pPr>
        <w:pStyle w:val="Ttulo"/>
        <w:rPr>
          <w:rFonts w:asciiTheme="majorHAnsi" w:hAnsiTheme="majorHAnsi"/>
        </w:rPr>
      </w:pPr>
      <w:r>
        <w:rPr>
          <w:rFonts w:asciiTheme="majorHAnsi" w:hAnsiTheme="majorHAnsi"/>
        </w:rPr>
        <w:t xml:space="preserve">Reporte Medición de </w:t>
      </w:r>
      <w:r w:rsidR="00E21258">
        <w:rPr>
          <w:rFonts w:asciiTheme="majorHAnsi" w:hAnsiTheme="majorHAnsi"/>
        </w:rPr>
        <w:t>Olor</w:t>
      </w:r>
    </w:p>
    <w:p w14:paraId="7CDCADEF" w14:textId="3862F0CB" w:rsidR="007C46A0" w:rsidRDefault="009C0769" w:rsidP="007C46A0">
      <w:pPr>
        <w:pStyle w:val="Ttulo"/>
        <w:rPr>
          <w:rFonts w:asciiTheme="majorHAnsi" w:hAnsiTheme="majorHAnsi"/>
        </w:rPr>
      </w:pPr>
      <w:r>
        <w:rPr>
          <w:rFonts w:asciiTheme="majorHAnsi" w:hAnsiTheme="majorHAnsi"/>
        </w:rPr>
        <w:t>Agrícola El Monte</w:t>
      </w:r>
      <w:r w:rsidR="004B0CD5">
        <w:rPr>
          <w:rFonts w:asciiTheme="majorHAnsi" w:hAnsiTheme="majorHAnsi"/>
        </w:rPr>
        <w:t xml:space="preserve"> S.A.</w:t>
      </w:r>
      <w:r>
        <w:rPr>
          <w:rFonts w:asciiTheme="majorHAnsi" w:hAnsiTheme="majorHAnsi"/>
        </w:rPr>
        <w:t xml:space="preserve">, </w:t>
      </w:r>
      <w:r w:rsidR="0069713E">
        <w:rPr>
          <w:rFonts w:asciiTheme="majorHAnsi" w:hAnsiTheme="majorHAnsi"/>
        </w:rPr>
        <w:t xml:space="preserve">Región </w:t>
      </w:r>
      <w:r w:rsidR="002D174A">
        <w:rPr>
          <w:rFonts w:asciiTheme="majorHAnsi" w:hAnsiTheme="majorHAnsi"/>
        </w:rPr>
        <w:t>M</w:t>
      </w:r>
      <w:r w:rsidR="0069713E">
        <w:rPr>
          <w:rFonts w:asciiTheme="majorHAnsi" w:hAnsiTheme="majorHAnsi"/>
        </w:rPr>
        <w:t>etropolitana</w:t>
      </w:r>
      <w:r w:rsidR="00CB78D3" w:rsidRPr="00884B9C">
        <w:rPr>
          <w:rFonts w:asciiTheme="majorHAnsi" w:hAnsiTheme="majorHAnsi"/>
        </w:rPr>
        <w:t>.</w:t>
      </w:r>
    </w:p>
    <w:p w14:paraId="7CDCADF0" w14:textId="77777777" w:rsidR="00B71CE6" w:rsidRPr="00B71CE6" w:rsidRDefault="00B71CE6" w:rsidP="00B71CE6"/>
    <w:p w14:paraId="7CDCADF1" w14:textId="77777777" w:rsidR="007C46A0" w:rsidRPr="00E21258" w:rsidRDefault="007C46A0" w:rsidP="007C46A0">
      <w:pPr>
        <w:rPr>
          <w:rFonts w:asciiTheme="majorHAnsi" w:hAnsiTheme="majorHAnsi"/>
        </w:rPr>
      </w:pPr>
    </w:p>
    <w:p w14:paraId="7CDCADF3" w14:textId="6B99D844" w:rsidR="00E75BDC" w:rsidRPr="00884B9C" w:rsidRDefault="002D174A" w:rsidP="00BB3C7D">
      <w:pPr>
        <w:pStyle w:val="Ttulo"/>
        <w:rPr>
          <w:rFonts w:asciiTheme="majorHAnsi" w:hAnsiTheme="majorHAnsi"/>
        </w:rPr>
      </w:pPr>
      <w:r>
        <w:rPr>
          <w:rFonts w:asciiTheme="majorHAnsi" w:hAnsiTheme="majorHAnsi"/>
        </w:rPr>
        <w:t>Octubre</w:t>
      </w:r>
      <w:r w:rsidR="00E21258">
        <w:rPr>
          <w:rFonts w:asciiTheme="majorHAnsi" w:hAnsiTheme="majorHAnsi"/>
        </w:rPr>
        <w:t xml:space="preserve"> </w:t>
      </w:r>
      <w:r w:rsidR="00E75BDC" w:rsidRPr="00884B9C">
        <w:rPr>
          <w:rFonts w:asciiTheme="majorHAnsi" w:hAnsiTheme="majorHAnsi"/>
        </w:rPr>
        <w:t xml:space="preserve">de </w:t>
      </w:r>
      <w:r w:rsidR="00BE08A9" w:rsidRPr="00884B9C">
        <w:rPr>
          <w:rFonts w:asciiTheme="majorHAnsi" w:hAnsiTheme="majorHAnsi"/>
        </w:rPr>
        <w:t>201</w:t>
      </w:r>
      <w:r w:rsidR="0015554A" w:rsidRPr="00884B9C">
        <w:rPr>
          <w:rFonts w:asciiTheme="majorHAnsi" w:hAnsiTheme="majorHAnsi"/>
        </w:rPr>
        <w:t>3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07"/>
        <w:gridCol w:w="2063"/>
        <w:gridCol w:w="2267"/>
        <w:gridCol w:w="3417"/>
      </w:tblGrid>
      <w:tr w:rsidR="00FE7542" w:rsidRPr="00DB5548" w14:paraId="7CDCADF8" w14:textId="77777777" w:rsidTr="001B2908">
        <w:tc>
          <w:tcPr>
            <w:tcW w:w="722" w:type="pct"/>
            <w:shd w:val="clear" w:color="auto" w:fill="595959"/>
            <w:vAlign w:val="center"/>
          </w:tcPr>
          <w:p w14:paraId="7CDCADF4" w14:textId="77777777" w:rsidR="00FE7542" w:rsidRPr="00DB5548" w:rsidRDefault="00FE7542" w:rsidP="005676FB">
            <w:pPr>
              <w:rPr>
                <w:rFonts w:asciiTheme="majorHAnsi" w:hAnsiTheme="majorHAnsi"/>
                <w:sz w:val="20"/>
              </w:rPr>
            </w:pPr>
          </w:p>
        </w:tc>
        <w:tc>
          <w:tcPr>
            <w:tcW w:w="1139" w:type="pct"/>
            <w:shd w:val="clear" w:color="auto" w:fill="595959"/>
            <w:vAlign w:val="center"/>
          </w:tcPr>
          <w:p w14:paraId="7CDCADF5" w14:textId="77777777" w:rsidR="00FE7542" w:rsidRPr="00DB5548" w:rsidRDefault="00FE7542" w:rsidP="00BB3C7D">
            <w:pPr>
              <w:pStyle w:val="Textotabla"/>
              <w:rPr>
                <w:rFonts w:asciiTheme="majorHAnsi" w:hAnsiTheme="majorHAnsi"/>
                <w:sz w:val="20"/>
              </w:rPr>
            </w:pPr>
            <w:r w:rsidRPr="00DB5548">
              <w:rPr>
                <w:rFonts w:asciiTheme="majorHAnsi" w:hAnsiTheme="majorHAnsi"/>
                <w:sz w:val="20"/>
              </w:rPr>
              <w:t xml:space="preserve">Nombre </w:t>
            </w:r>
          </w:p>
        </w:tc>
        <w:tc>
          <w:tcPr>
            <w:tcW w:w="1252" w:type="pct"/>
            <w:shd w:val="clear" w:color="auto" w:fill="595959"/>
            <w:vAlign w:val="center"/>
          </w:tcPr>
          <w:p w14:paraId="7CDCADF6" w14:textId="77777777" w:rsidR="00FE7542" w:rsidRPr="00DB5548" w:rsidRDefault="00FE7542" w:rsidP="00BB3C7D">
            <w:pPr>
              <w:pStyle w:val="Textotabla"/>
              <w:rPr>
                <w:rFonts w:asciiTheme="majorHAnsi" w:hAnsiTheme="majorHAnsi"/>
                <w:sz w:val="20"/>
              </w:rPr>
            </w:pPr>
            <w:r w:rsidRPr="00DB5548">
              <w:rPr>
                <w:rFonts w:asciiTheme="majorHAnsi" w:hAnsiTheme="majorHAnsi"/>
                <w:sz w:val="20"/>
              </w:rPr>
              <w:t>Cargo</w:t>
            </w:r>
          </w:p>
        </w:tc>
        <w:tc>
          <w:tcPr>
            <w:tcW w:w="1887" w:type="pct"/>
            <w:shd w:val="clear" w:color="auto" w:fill="595959"/>
            <w:vAlign w:val="center"/>
          </w:tcPr>
          <w:p w14:paraId="7CDCADF7" w14:textId="77777777" w:rsidR="00FE7542" w:rsidRPr="00DB5548" w:rsidRDefault="00FE7542" w:rsidP="00BB3C7D">
            <w:pPr>
              <w:pStyle w:val="Textotabla"/>
              <w:rPr>
                <w:rFonts w:asciiTheme="majorHAnsi" w:hAnsiTheme="majorHAnsi"/>
                <w:sz w:val="20"/>
              </w:rPr>
            </w:pPr>
            <w:r w:rsidRPr="00DB5548">
              <w:rPr>
                <w:rFonts w:asciiTheme="majorHAnsi" w:hAnsiTheme="majorHAnsi"/>
                <w:sz w:val="20"/>
              </w:rPr>
              <w:t>Firma</w:t>
            </w:r>
          </w:p>
        </w:tc>
      </w:tr>
      <w:tr w:rsidR="00FE7542" w:rsidRPr="00DB5548" w14:paraId="7CDCADFD" w14:textId="77777777" w:rsidTr="001B2908">
        <w:trPr>
          <w:trHeight w:val="1272"/>
        </w:trPr>
        <w:tc>
          <w:tcPr>
            <w:tcW w:w="722" w:type="pct"/>
            <w:vAlign w:val="center"/>
          </w:tcPr>
          <w:p w14:paraId="7CDCADF9" w14:textId="77777777" w:rsidR="00FE7542" w:rsidRPr="00DB5548" w:rsidRDefault="00FE7542" w:rsidP="000848F1">
            <w:pPr>
              <w:pStyle w:val="Textotabla"/>
              <w:rPr>
                <w:rFonts w:asciiTheme="majorHAnsi" w:hAnsiTheme="majorHAnsi"/>
                <w:sz w:val="20"/>
              </w:rPr>
            </w:pPr>
            <w:r w:rsidRPr="00DB5548">
              <w:rPr>
                <w:rFonts w:asciiTheme="majorHAnsi" w:hAnsiTheme="majorHAnsi"/>
                <w:sz w:val="20"/>
              </w:rPr>
              <w:t>Aprobado</w:t>
            </w:r>
          </w:p>
        </w:tc>
        <w:tc>
          <w:tcPr>
            <w:tcW w:w="1139" w:type="pct"/>
            <w:vAlign w:val="center"/>
          </w:tcPr>
          <w:p w14:paraId="7CDCADFA" w14:textId="75904E97" w:rsidR="00FE7542" w:rsidRPr="00DB5548" w:rsidRDefault="001B2908" w:rsidP="000848F1">
            <w:pPr>
              <w:pStyle w:val="Textotabla"/>
              <w:jc w:val="center"/>
              <w:rPr>
                <w:rFonts w:asciiTheme="majorHAnsi" w:hAnsiTheme="majorHAnsi"/>
                <w:sz w:val="20"/>
              </w:rPr>
            </w:pPr>
            <w:r>
              <w:rPr>
                <w:rFonts w:asciiTheme="majorHAnsi" w:hAnsiTheme="majorHAnsi"/>
                <w:sz w:val="20"/>
              </w:rPr>
              <w:t>Juan Pablo Rodríguez</w:t>
            </w:r>
          </w:p>
        </w:tc>
        <w:tc>
          <w:tcPr>
            <w:tcW w:w="1252" w:type="pct"/>
            <w:vAlign w:val="center"/>
          </w:tcPr>
          <w:p w14:paraId="7CDCADFB" w14:textId="225D42B2" w:rsidR="00FE7542" w:rsidRPr="00DB5548" w:rsidRDefault="00FE7542" w:rsidP="000848F1">
            <w:pPr>
              <w:pStyle w:val="Textotabla"/>
              <w:rPr>
                <w:rFonts w:asciiTheme="majorHAnsi" w:hAnsiTheme="majorHAnsi"/>
                <w:sz w:val="20"/>
              </w:rPr>
            </w:pPr>
            <w:r w:rsidRPr="00DB5548">
              <w:rPr>
                <w:rFonts w:asciiTheme="majorHAnsi" w:hAnsiTheme="majorHAnsi"/>
                <w:sz w:val="20"/>
              </w:rPr>
              <w:t>Jefe Unidad de Técnica División de Fiscalización</w:t>
            </w:r>
            <w:r w:rsidR="001B2908">
              <w:rPr>
                <w:rFonts w:asciiTheme="majorHAnsi" w:hAnsiTheme="majorHAnsi"/>
                <w:sz w:val="20"/>
              </w:rPr>
              <w:t xml:space="preserve"> (S)</w:t>
            </w:r>
          </w:p>
        </w:tc>
        <w:tc>
          <w:tcPr>
            <w:tcW w:w="1887" w:type="pct"/>
            <w:vAlign w:val="center"/>
          </w:tcPr>
          <w:p w14:paraId="7CDCADFC" w14:textId="6AB8E987" w:rsidR="00FE7542" w:rsidRPr="00DB5548" w:rsidRDefault="00275E0D" w:rsidP="000848F1">
            <w:pPr>
              <w:spacing w:after="0"/>
              <w:rPr>
                <w:rFonts w:asciiTheme="majorHAnsi" w:hAnsiTheme="majorHAnsi"/>
                <w:sz w:val="20"/>
              </w:rPr>
            </w:pPr>
            <w:r>
              <w:rPr>
                <w:rFonts w:asciiTheme="majorHAnsi" w:hAnsiTheme="majorHAnsi"/>
                <w:sz w:val="20"/>
              </w:rPr>
              <w:pict w14:anchorId="7CDCB00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Línea de firma de Microsoft Office..." style="width:145.35pt;height:72.7pt">
                  <v:imagedata r:id="rId14" o:title=""/>
                  <o:lock v:ext="edit" ungrouping="t" rotation="t" cropping="t" verticies="t" text="t" grouping="t"/>
                  <o:signatureline v:ext="edit" id="{55661BD9-2FD4-46E9-8EB6-DDA4C6FBD2A2}" provid="{00000000-0000-0000-0000-000000000000}" o:suggestedsigner="Juan Pablo Rodríguez" o:suggestedsigner2="Jefe Unidad de Técnica División de Fiscalización (S)" showsigndate="f" issignatureline="t"/>
                </v:shape>
              </w:pict>
            </w:r>
          </w:p>
        </w:tc>
      </w:tr>
      <w:tr w:rsidR="00FE7542" w:rsidRPr="00DB5548" w14:paraId="7CDCAE02" w14:textId="77777777" w:rsidTr="001B2908">
        <w:trPr>
          <w:trHeight w:val="1200"/>
        </w:trPr>
        <w:tc>
          <w:tcPr>
            <w:tcW w:w="722" w:type="pct"/>
            <w:vAlign w:val="center"/>
          </w:tcPr>
          <w:p w14:paraId="7CDCADFE" w14:textId="77777777" w:rsidR="00FE7542" w:rsidRPr="00DB5548" w:rsidRDefault="00FE7542" w:rsidP="000848F1">
            <w:pPr>
              <w:pStyle w:val="Textotabla"/>
              <w:rPr>
                <w:rFonts w:asciiTheme="majorHAnsi" w:hAnsiTheme="majorHAnsi"/>
                <w:sz w:val="20"/>
              </w:rPr>
            </w:pPr>
            <w:r w:rsidRPr="00DB5548">
              <w:rPr>
                <w:rFonts w:asciiTheme="majorHAnsi" w:hAnsiTheme="majorHAnsi"/>
                <w:sz w:val="20"/>
              </w:rPr>
              <w:t>Elaborado</w:t>
            </w:r>
          </w:p>
        </w:tc>
        <w:tc>
          <w:tcPr>
            <w:tcW w:w="1139" w:type="pct"/>
            <w:vAlign w:val="center"/>
          </w:tcPr>
          <w:p w14:paraId="7CDCADFF" w14:textId="5A26E640" w:rsidR="00FE7542" w:rsidRPr="00DB5548" w:rsidRDefault="0069713E" w:rsidP="000848F1">
            <w:pPr>
              <w:pStyle w:val="Textotabla"/>
              <w:jc w:val="center"/>
              <w:rPr>
                <w:rFonts w:asciiTheme="majorHAnsi" w:hAnsiTheme="majorHAnsi"/>
                <w:sz w:val="20"/>
              </w:rPr>
            </w:pPr>
            <w:r>
              <w:rPr>
                <w:rFonts w:asciiTheme="majorHAnsi" w:hAnsiTheme="majorHAnsi"/>
                <w:sz w:val="20"/>
              </w:rPr>
              <w:t>María de los Ángeles Hanne</w:t>
            </w:r>
          </w:p>
        </w:tc>
        <w:tc>
          <w:tcPr>
            <w:tcW w:w="1252" w:type="pct"/>
            <w:vAlign w:val="center"/>
          </w:tcPr>
          <w:p w14:paraId="7CDCAE00" w14:textId="77777777" w:rsidR="00FE7542" w:rsidRPr="00DB5548" w:rsidRDefault="00FE7542" w:rsidP="000848F1">
            <w:pPr>
              <w:pStyle w:val="Textotabla"/>
              <w:rPr>
                <w:rFonts w:asciiTheme="majorHAnsi" w:hAnsiTheme="majorHAnsi"/>
                <w:sz w:val="20"/>
              </w:rPr>
            </w:pPr>
            <w:r w:rsidRPr="00DB5548">
              <w:rPr>
                <w:rFonts w:asciiTheme="majorHAnsi" w:hAnsiTheme="majorHAnsi"/>
                <w:sz w:val="20"/>
              </w:rPr>
              <w:t>Profesional División de Fiscalización</w:t>
            </w:r>
          </w:p>
        </w:tc>
        <w:tc>
          <w:tcPr>
            <w:tcW w:w="1887" w:type="pct"/>
            <w:vAlign w:val="center"/>
          </w:tcPr>
          <w:p w14:paraId="7CDCAE01" w14:textId="5BA3079E" w:rsidR="00FE7542" w:rsidRPr="00DB5548" w:rsidRDefault="00275E0D" w:rsidP="000848F1">
            <w:pPr>
              <w:spacing w:after="0"/>
              <w:rPr>
                <w:rFonts w:asciiTheme="majorHAnsi" w:hAnsiTheme="majorHAnsi"/>
                <w:sz w:val="20"/>
              </w:rPr>
            </w:pPr>
            <w:bookmarkStart w:id="0" w:name="_GoBack"/>
            <w:r>
              <w:rPr>
                <w:rFonts w:asciiTheme="majorHAnsi" w:hAnsiTheme="majorHAnsi"/>
                <w:sz w:val="20"/>
              </w:rPr>
              <w:pict w14:anchorId="7F2B202F">
                <v:shape id="_x0000_i1029" type="#_x0000_t75" alt="Línea de firma de Microsoft Office..." style="width:141.3pt;height:70.65pt">
                  <v:imagedata r:id="rId15" o:title=""/>
                  <o:lock v:ext="edit" ungrouping="t" rotation="t" cropping="t" verticies="t" text="t" grouping="t"/>
                  <o:signatureline v:ext="edit" id="{41954997-D67E-4107-8472-277D71948130}" provid="{00000000-0000-0000-0000-000000000000}" o:suggestedsigner="María de los Ángeles Hanne" o:suggestedsigner2="Profesional de División de Fiscalización" o:suggestedsigneremail="mhanne@sma.gob.cl" showsigndate="f" issignatureline="t"/>
                </v:shape>
              </w:pict>
            </w:r>
            <w:bookmarkEnd w:id="0"/>
          </w:p>
        </w:tc>
      </w:tr>
    </w:tbl>
    <w:p w14:paraId="7CDCAE04" w14:textId="77777777" w:rsidR="00F16E9A" w:rsidRPr="00884B9C" w:rsidRDefault="0027375E">
      <w:pPr>
        <w:spacing w:after="0"/>
        <w:jc w:val="left"/>
        <w:rPr>
          <w:rFonts w:asciiTheme="majorHAnsi" w:hAnsiTheme="majorHAnsi"/>
          <w:caps/>
          <w:sz w:val="34"/>
        </w:rPr>
      </w:pPr>
      <w:r w:rsidRPr="00884B9C">
        <w:rPr>
          <w:rFonts w:asciiTheme="majorHAnsi" w:hAnsiTheme="majorHAnsi"/>
        </w:rPr>
        <w:br w:type="page"/>
      </w:r>
    </w:p>
    <w:sdt>
      <w:sdtPr>
        <w:rPr>
          <w:rFonts w:ascii="Optima" w:eastAsia="MS Mincho" w:hAnsi="Optima" w:cs="Times New Roman"/>
          <w:b/>
          <w:bCs w:val="0"/>
          <w:color w:val="auto"/>
          <w:sz w:val="22"/>
          <w:szCs w:val="24"/>
          <w:lang w:val="es-ES" w:eastAsia="es-ES"/>
        </w:rPr>
        <w:id w:val="1687397948"/>
        <w:docPartObj>
          <w:docPartGallery w:val="Table of Contents"/>
          <w:docPartUnique/>
        </w:docPartObj>
      </w:sdtPr>
      <w:sdtEndPr>
        <w:rPr>
          <w:b w:val="0"/>
        </w:rPr>
      </w:sdtEndPr>
      <w:sdtContent>
        <w:p w14:paraId="7CDCAE05" w14:textId="77777777" w:rsidR="004B27D1" w:rsidRDefault="004B27D1" w:rsidP="00B579A7">
          <w:pPr>
            <w:pStyle w:val="TtulodeTDC"/>
            <w:rPr>
              <w:lang w:val="es-ES"/>
            </w:rPr>
          </w:pPr>
          <w:r w:rsidRPr="00884B9C">
            <w:rPr>
              <w:lang w:val="es-ES"/>
            </w:rPr>
            <w:t>Contenido</w:t>
          </w:r>
        </w:p>
        <w:p w14:paraId="5E02D62D" w14:textId="77777777" w:rsidR="000848F1" w:rsidRPr="000848F1" w:rsidRDefault="000848F1" w:rsidP="000848F1">
          <w:pPr>
            <w:rPr>
              <w:lang w:val="es-ES" w:eastAsia="es-CL"/>
            </w:rPr>
          </w:pPr>
        </w:p>
        <w:p w14:paraId="57F27B75" w14:textId="77777777" w:rsidR="00394EE5" w:rsidRDefault="004B27D1">
          <w:pPr>
            <w:pStyle w:val="TDC1"/>
            <w:tabs>
              <w:tab w:val="left" w:pos="44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r w:rsidRPr="00884B9C">
            <w:rPr>
              <w:rFonts w:asciiTheme="majorHAnsi" w:hAnsiTheme="majorHAnsi"/>
            </w:rPr>
            <w:fldChar w:fldCharType="begin"/>
          </w:r>
          <w:r w:rsidRPr="00884B9C">
            <w:rPr>
              <w:rFonts w:asciiTheme="majorHAnsi" w:hAnsiTheme="majorHAnsi"/>
            </w:rPr>
            <w:instrText xml:space="preserve"> TOC \o "1-3" \h \z \u </w:instrText>
          </w:r>
          <w:r w:rsidRPr="00884B9C">
            <w:rPr>
              <w:rFonts w:asciiTheme="majorHAnsi" w:hAnsiTheme="majorHAnsi"/>
            </w:rPr>
            <w:fldChar w:fldCharType="separate"/>
          </w:r>
          <w:hyperlink w:anchor="_Toc369247166" w:history="1">
            <w:r w:rsidR="00394EE5" w:rsidRPr="00A46803">
              <w:rPr>
                <w:rStyle w:val="Hipervnculo"/>
                <w:noProof/>
              </w:rPr>
              <w:t>1</w:t>
            </w:r>
            <w:r w:rsidR="00394EE5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394EE5" w:rsidRPr="00A46803">
              <w:rPr>
                <w:rStyle w:val="Hipervnculo"/>
                <w:noProof/>
              </w:rPr>
              <w:t>INTRODUCCIÓN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_Toc369247166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4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0C771BD6" w14:textId="77777777" w:rsidR="00394EE5" w:rsidRDefault="00275E0D">
          <w:pPr>
            <w:pStyle w:val="TDC1"/>
            <w:tabs>
              <w:tab w:val="left" w:pos="44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67" w:history="1">
            <w:r w:rsidR="00394EE5" w:rsidRPr="00A46803">
              <w:rPr>
                <w:rStyle w:val="Hipervnculo"/>
                <w:noProof/>
              </w:rPr>
              <w:t>2</w:t>
            </w:r>
            <w:r w:rsidR="00394EE5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394EE5" w:rsidRPr="00A46803">
              <w:rPr>
                <w:rStyle w:val="Hipervnculo"/>
                <w:noProof/>
              </w:rPr>
              <w:t>OBJETIVO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_Toc369247167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4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50739C89" w14:textId="77777777" w:rsidR="00394EE5" w:rsidRDefault="00275E0D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68" w:history="1">
            <w:r w:rsidR="00394EE5" w:rsidRPr="00A46803">
              <w:rPr>
                <w:rStyle w:val="Hipervnculo"/>
                <w:noProof/>
              </w:rPr>
              <w:t>2.1</w:t>
            </w:r>
            <w:r w:rsidR="00394EE5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394EE5" w:rsidRPr="00A46803">
              <w:rPr>
                <w:rStyle w:val="Hipervnculo"/>
                <w:noProof/>
              </w:rPr>
              <w:t>Objetivo General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_Toc369247168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4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7E490BA8" w14:textId="77777777" w:rsidR="00394EE5" w:rsidRDefault="00275E0D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69" w:history="1">
            <w:r w:rsidR="00394EE5" w:rsidRPr="00A46803">
              <w:rPr>
                <w:rStyle w:val="Hipervnculo"/>
                <w:noProof/>
              </w:rPr>
              <w:t>2.2</w:t>
            </w:r>
            <w:r w:rsidR="00394EE5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394EE5" w:rsidRPr="00A46803">
              <w:rPr>
                <w:rStyle w:val="Hipervnculo"/>
                <w:noProof/>
              </w:rPr>
              <w:t>Objetivos Específicos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_Toc369247169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4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53512EB5" w14:textId="77777777" w:rsidR="00394EE5" w:rsidRDefault="00275E0D">
          <w:pPr>
            <w:pStyle w:val="TDC1"/>
            <w:tabs>
              <w:tab w:val="left" w:pos="44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70" w:history="1">
            <w:r w:rsidR="00394EE5" w:rsidRPr="00A46803">
              <w:rPr>
                <w:rStyle w:val="Hipervnculo"/>
                <w:noProof/>
              </w:rPr>
              <w:t>3</w:t>
            </w:r>
            <w:r w:rsidR="00394EE5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394EE5" w:rsidRPr="00A46803">
              <w:rPr>
                <w:rStyle w:val="Hipervnculo"/>
                <w:noProof/>
              </w:rPr>
              <w:t>METODOLOGÍA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_Toc369247170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4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6C79A733" w14:textId="77777777" w:rsidR="00394EE5" w:rsidRDefault="00275E0D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71" w:history="1">
            <w:r w:rsidR="00394EE5" w:rsidRPr="00A46803">
              <w:rPr>
                <w:rStyle w:val="Hipervnculo"/>
                <w:noProof/>
              </w:rPr>
              <w:t>3.1</w:t>
            </w:r>
            <w:r w:rsidR="00394EE5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394EE5" w:rsidRPr="00A46803">
              <w:rPr>
                <w:rStyle w:val="Hipervnculo"/>
                <w:noProof/>
              </w:rPr>
              <w:t>Alcances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_Toc369247171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5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12103A61" w14:textId="77777777" w:rsidR="00394EE5" w:rsidRDefault="00275E0D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72" w:history="1">
            <w:r w:rsidR="00394EE5" w:rsidRPr="00A46803">
              <w:rPr>
                <w:rStyle w:val="Hipervnculo"/>
                <w:noProof/>
              </w:rPr>
              <w:t>3.2</w:t>
            </w:r>
            <w:r w:rsidR="00394EE5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394EE5" w:rsidRPr="00A46803">
              <w:rPr>
                <w:rStyle w:val="Hipervnculo"/>
                <w:noProof/>
              </w:rPr>
              <w:t>Panelistas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_Toc369247172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5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139C4F77" w14:textId="77777777" w:rsidR="00394EE5" w:rsidRDefault="00275E0D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73" w:history="1">
            <w:r w:rsidR="00394EE5" w:rsidRPr="00A46803">
              <w:rPr>
                <w:rStyle w:val="Hipervnculo"/>
                <w:noProof/>
              </w:rPr>
              <w:t>3.3</w:t>
            </w:r>
            <w:r w:rsidR="00394EE5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394EE5" w:rsidRPr="00A46803">
              <w:rPr>
                <w:rStyle w:val="Hipervnculo"/>
                <w:noProof/>
              </w:rPr>
              <w:t>Condiciones meteorológicas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_Toc369247173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5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6EA152DB" w14:textId="77777777" w:rsidR="00394EE5" w:rsidRDefault="00275E0D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74" w:history="1">
            <w:r w:rsidR="00394EE5" w:rsidRPr="00A46803">
              <w:rPr>
                <w:rStyle w:val="Hipervnculo"/>
                <w:noProof/>
              </w:rPr>
              <w:t>3.4</w:t>
            </w:r>
            <w:r w:rsidR="00394EE5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394EE5" w:rsidRPr="00A46803">
              <w:rPr>
                <w:rStyle w:val="Hipervnculo"/>
                <w:noProof/>
              </w:rPr>
              <w:t>Recorrido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_Toc369247174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5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3DF49877" w14:textId="77777777" w:rsidR="00394EE5" w:rsidRDefault="00275E0D">
          <w:pPr>
            <w:pStyle w:val="TDC1"/>
            <w:tabs>
              <w:tab w:val="left" w:pos="44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75" w:history="1">
            <w:r w:rsidR="00394EE5" w:rsidRPr="00A46803">
              <w:rPr>
                <w:rStyle w:val="Hipervnculo"/>
                <w:noProof/>
              </w:rPr>
              <w:t>4</w:t>
            </w:r>
            <w:r w:rsidR="00394EE5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394EE5" w:rsidRPr="00A46803">
              <w:rPr>
                <w:rStyle w:val="Hipervnculo"/>
                <w:noProof/>
              </w:rPr>
              <w:t>RESULTADOS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_Toc369247175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9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6B89DF46" w14:textId="77777777" w:rsidR="00394EE5" w:rsidRDefault="00275E0D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76" w:history="1">
            <w:r w:rsidR="00394EE5" w:rsidRPr="00A46803">
              <w:rPr>
                <w:rStyle w:val="Hipervnculo"/>
                <w:noProof/>
              </w:rPr>
              <w:t>4.1</w:t>
            </w:r>
            <w:r w:rsidR="00394EE5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394EE5" w:rsidRPr="00A46803">
              <w:rPr>
                <w:rStyle w:val="Hipervnculo"/>
                <w:noProof/>
              </w:rPr>
              <w:t>Análisis de resultados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_Toc369247176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15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23477CAA" w14:textId="77777777" w:rsidR="00394EE5" w:rsidRDefault="00275E0D">
          <w:pPr>
            <w:pStyle w:val="TDC1"/>
            <w:tabs>
              <w:tab w:val="left" w:pos="44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77" w:history="1">
            <w:r w:rsidR="00394EE5" w:rsidRPr="00A46803">
              <w:rPr>
                <w:rStyle w:val="Hipervnculo"/>
                <w:noProof/>
              </w:rPr>
              <w:t>5</w:t>
            </w:r>
            <w:r w:rsidR="00394EE5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394EE5" w:rsidRPr="00A46803">
              <w:rPr>
                <w:rStyle w:val="Hipervnculo"/>
                <w:noProof/>
              </w:rPr>
              <w:t>CONCLUSIONES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_Toc369247177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18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08863F62" w14:textId="77777777" w:rsidR="00394EE5" w:rsidRDefault="00275E0D">
          <w:pPr>
            <w:pStyle w:val="TDC1"/>
            <w:tabs>
              <w:tab w:val="left" w:pos="44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78" w:history="1">
            <w:r w:rsidR="00394EE5" w:rsidRPr="00A46803">
              <w:rPr>
                <w:rStyle w:val="Hipervnculo"/>
                <w:noProof/>
              </w:rPr>
              <w:t>6</w:t>
            </w:r>
            <w:r w:rsidR="00394EE5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394EE5" w:rsidRPr="00A46803">
              <w:rPr>
                <w:rStyle w:val="Hipervnculo"/>
                <w:noProof/>
              </w:rPr>
              <w:t>ANEXOS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_Toc369247178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19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213A39DE" w14:textId="77777777" w:rsidR="00394EE5" w:rsidRDefault="00275E0D">
          <w:pPr>
            <w:pStyle w:val="TDC2"/>
            <w:tabs>
              <w:tab w:val="left" w:pos="88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79" w:history="1">
            <w:r w:rsidR="00394EE5" w:rsidRPr="00A46803">
              <w:rPr>
                <w:rStyle w:val="Hipervnculo"/>
                <w:noProof/>
              </w:rPr>
              <w:t>6.1</w:t>
            </w:r>
            <w:r w:rsidR="00394EE5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394EE5" w:rsidRPr="00A46803">
              <w:rPr>
                <w:rStyle w:val="Hipervnculo"/>
                <w:noProof/>
              </w:rPr>
              <w:t>Certificado de calibración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_Toc369247179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19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1543D358" w14:textId="77777777" w:rsidR="00394EE5" w:rsidRDefault="004B27D1" w:rsidP="000C0ACF">
          <w:pPr>
            <w:pStyle w:val="TtulodeTDC"/>
            <w:rPr>
              <w:noProof/>
            </w:rPr>
          </w:pPr>
          <w:r w:rsidRPr="00884B9C">
            <w:rPr>
              <w:lang w:val="es-ES"/>
            </w:rPr>
            <w:fldChar w:fldCharType="end"/>
          </w:r>
          <w:r w:rsidR="000C0ACF">
            <w:rPr>
              <w:lang w:val="es-ES"/>
            </w:rPr>
            <w:t>Figuras</w:t>
          </w:r>
          <w:r w:rsidR="000C0ACF">
            <w:rPr>
              <w:lang w:val="es-ES"/>
            </w:rPr>
            <w:fldChar w:fldCharType="begin"/>
          </w:r>
          <w:r w:rsidR="000C0ACF">
            <w:rPr>
              <w:lang w:val="es-ES"/>
            </w:rPr>
            <w:instrText xml:space="preserve"> TOC \h \z \c "Figura N°" </w:instrText>
          </w:r>
          <w:r w:rsidR="000C0ACF">
            <w:rPr>
              <w:lang w:val="es-ES"/>
            </w:rPr>
            <w:fldChar w:fldCharType="separate"/>
          </w:r>
        </w:p>
        <w:p w14:paraId="660F8DD0" w14:textId="77777777" w:rsidR="00394EE5" w:rsidRDefault="00275E0D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80" w:history="1">
            <w:r w:rsidR="00394EE5" w:rsidRPr="00403DA1">
              <w:rPr>
                <w:rStyle w:val="Hipervnculo"/>
                <w:rFonts w:asciiTheme="majorHAnsi" w:hAnsiTheme="majorHAnsi"/>
                <w:noProof/>
              </w:rPr>
              <w:t>Figura N° 1 – Recorrido realizado día 1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_Toc369247180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6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7DC06343" w14:textId="77777777" w:rsidR="00394EE5" w:rsidRDefault="00275E0D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81" w:history="1">
            <w:r w:rsidR="00394EE5" w:rsidRPr="00403DA1">
              <w:rPr>
                <w:rStyle w:val="Hipervnculo"/>
                <w:rFonts w:asciiTheme="majorHAnsi" w:hAnsiTheme="majorHAnsi"/>
                <w:noProof/>
              </w:rPr>
              <w:t>Figura N° 2 – Recorrido realizado día 2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_Toc369247181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7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58AD0776" w14:textId="77777777" w:rsidR="00394EE5" w:rsidRDefault="00275E0D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82" w:history="1">
            <w:r w:rsidR="00394EE5" w:rsidRPr="00403DA1">
              <w:rPr>
                <w:rStyle w:val="Hipervnculo"/>
                <w:rFonts w:asciiTheme="majorHAnsi" w:hAnsiTheme="majorHAnsi"/>
                <w:noProof/>
              </w:rPr>
              <w:t>Figura N° 3 – Recorrido realizado día 3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_Toc369247182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8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010418F5" w14:textId="77777777" w:rsidR="00394EE5" w:rsidRDefault="00275E0D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83" w:history="1">
            <w:r w:rsidR="00394EE5" w:rsidRPr="00403DA1">
              <w:rPr>
                <w:rStyle w:val="Hipervnculo"/>
                <w:rFonts w:asciiTheme="majorHAnsi" w:hAnsiTheme="majorHAnsi"/>
                <w:noProof/>
              </w:rPr>
              <w:t>Figura N° 4 – Intensidades de olor percibidas (Día 1)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_Toc369247183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12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153E0F60" w14:textId="77777777" w:rsidR="00394EE5" w:rsidRDefault="00275E0D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84" w:history="1">
            <w:r w:rsidR="00394EE5" w:rsidRPr="00403DA1">
              <w:rPr>
                <w:rStyle w:val="Hipervnculo"/>
                <w:rFonts w:asciiTheme="majorHAnsi" w:hAnsiTheme="majorHAnsi"/>
                <w:noProof/>
              </w:rPr>
              <w:t>Figura N° 5 – Intensidades de olor percibidas (Día 2)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_Toc369247184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13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08E09B57" w14:textId="77777777" w:rsidR="00394EE5" w:rsidRDefault="00275E0D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85" w:history="1">
            <w:r w:rsidR="00394EE5" w:rsidRPr="00403DA1">
              <w:rPr>
                <w:rStyle w:val="Hipervnculo"/>
                <w:rFonts w:asciiTheme="majorHAnsi" w:hAnsiTheme="majorHAnsi"/>
                <w:noProof/>
              </w:rPr>
              <w:t>Figura N° 6 – Intensidades de olor percibidas (Día 3)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_Toc369247185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14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2BB3FFD5" w14:textId="77777777" w:rsidR="00394EE5" w:rsidRDefault="00275E0D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86" w:history="1">
            <w:r w:rsidR="00394EE5" w:rsidRPr="00403DA1">
              <w:rPr>
                <w:rStyle w:val="Hipervnculo"/>
                <w:rFonts w:asciiTheme="majorHAnsi" w:hAnsiTheme="majorHAnsi"/>
                <w:noProof/>
              </w:rPr>
              <w:t>Figura N° 7 – Certificado de calibración de panelistas (1/2)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_Toc369247186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19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336A5872" w14:textId="77777777" w:rsidR="00394EE5" w:rsidRDefault="00275E0D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87" w:history="1">
            <w:r w:rsidR="00394EE5" w:rsidRPr="00403DA1">
              <w:rPr>
                <w:rStyle w:val="Hipervnculo"/>
                <w:rFonts w:asciiTheme="majorHAnsi" w:hAnsiTheme="majorHAnsi"/>
                <w:noProof/>
              </w:rPr>
              <w:t>Figura N° 8 – Certificado de calibración de panelistas (2/2)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_Toc369247187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20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7CDCAE1B" w14:textId="77777777" w:rsidR="004B27D1" w:rsidRPr="00884B9C" w:rsidRDefault="000C0ACF" w:rsidP="000C0ACF">
          <w:pPr>
            <w:pStyle w:val="TtulodeTDC"/>
            <w:rPr>
              <w:rFonts w:eastAsiaTheme="minorEastAsia" w:cstheme="minorBidi"/>
              <w:noProof/>
              <w:szCs w:val="22"/>
            </w:rPr>
          </w:pPr>
          <w:r>
            <w:rPr>
              <w:lang w:val="es-ES"/>
            </w:rPr>
            <w:fldChar w:fldCharType="end"/>
          </w:r>
          <w:r>
            <w:rPr>
              <w:rFonts w:eastAsiaTheme="minorEastAsia" w:cstheme="minorBidi"/>
              <w:noProof/>
              <w:szCs w:val="22"/>
            </w:rPr>
            <w:t>Tablas</w:t>
          </w:r>
        </w:p>
        <w:p w14:paraId="3D5C64B2" w14:textId="77777777" w:rsidR="00394EE5" w:rsidRDefault="000C0ACF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r>
            <w:rPr>
              <w:rFonts w:asciiTheme="majorHAnsi" w:hAnsiTheme="majorHAnsi"/>
            </w:rPr>
            <w:fldChar w:fldCharType="begin"/>
          </w:r>
          <w:r>
            <w:rPr>
              <w:rFonts w:asciiTheme="majorHAnsi" w:hAnsiTheme="majorHAnsi"/>
            </w:rPr>
            <w:instrText xml:space="preserve"> TOC \h \z \c "Tabla N°" </w:instrText>
          </w:r>
          <w:r>
            <w:rPr>
              <w:rFonts w:asciiTheme="majorHAnsi" w:hAnsiTheme="majorHAnsi"/>
            </w:rPr>
            <w:fldChar w:fldCharType="separate"/>
          </w:r>
          <w:hyperlink w:anchor="_Toc369247188" w:history="1">
            <w:r w:rsidR="00394EE5" w:rsidRPr="00626D8F">
              <w:rPr>
                <w:rStyle w:val="Hipervnculo"/>
                <w:rFonts w:asciiTheme="majorHAnsi" w:hAnsiTheme="majorHAnsi"/>
                <w:noProof/>
              </w:rPr>
              <w:t>Tabla N° 1 – Integrantes del Panel de jueces sensoriales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_Toc369247188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5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1C8FE06D" w14:textId="77777777" w:rsidR="00394EE5" w:rsidRDefault="00275E0D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89" w:history="1">
            <w:r w:rsidR="00394EE5" w:rsidRPr="00626D8F">
              <w:rPr>
                <w:rStyle w:val="Hipervnculo"/>
                <w:rFonts w:asciiTheme="majorHAnsi" w:hAnsiTheme="majorHAnsi"/>
                <w:noProof/>
              </w:rPr>
              <w:t>Tabla N° 2 – Intensidades y notas de olor percibidas Día 1 (horario diurno)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_Toc369247189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9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56A16E51" w14:textId="77777777" w:rsidR="00394EE5" w:rsidRDefault="00275E0D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90" w:history="1">
            <w:r w:rsidR="00394EE5" w:rsidRPr="00626D8F">
              <w:rPr>
                <w:rStyle w:val="Hipervnculo"/>
                <w:rFonts w:asciiTheme="majorHAnsi" w:hAnsiTheme="majorHAnsi"/>
                <w:noProof/>
              </w:rPr>
              <w:t>Tabla N° 3 – Intensidades y notas de olor percibidas Día 2 (horario diurno y nocturno)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_Toc369247190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10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0A120686" w14:textId="77777777" w:rsidR="00394EE5" w:rsidRDefault="00275E0D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91" w:history="1">
            <w:r w:rsidR="00394EE5" w:rsidRPr="00626D8F">
              <w:rPr>
                <w:rStyle w:val="Hipervnculo"/>
                <w:rFonts w:asciiTheme="majorHAnsi" w:hAnsiTheme="majorHAnsi"/>
                <w:noProof/>
              </w:rPr>
              <w:t>Tabla N° 4 – Intensidades y notas de olor percibidas Día 3 (horario AM)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_Toc369247191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11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7CDCAE1E" w14:textId="77777777" w:rsidR="00A77D2D" w:rsidRDefault="000C0ACF" w:rsidP="00A77D2D">
          <w:pPr>
            <w:spacing w:after="0"/>
            <w:rPr>
              <w:rFonts w:asciiTheme="majorHAnsi" w:hAnsiTheme="majorHAnsi"/>
            </w:rPr>
          </w:pPr>
          <w:r>
            <w:rPr>
              <w:rFonts w:asciiTheme="majorHAnsi" w:hAnsiTheme="majorHAnsi"/>
            </w:rPr>
            <w:fldChar w:fldCharType="end"/>
          </w:r>
        </w:p>
        <w:p w14:paraId="6ED5F84E" w14:textId="77777777" w:rsidR="00394EE5" w:rsidRDefault="00A77D2D" w:rsidP="00A77D2D">
          <w:pPr>
            <w:pStyle w:val="TtulodeTDC"/>
            <w:rPr>
              <w:noProof/>
            </w:rPr>
          </w:pPr>
          <w:r w:rsidRPr="00A77D2D">
            <w:rPr>
              <w:rFonts w:eastAsiaTheme="minorEastAsia" w:cstheme="minorBidi"/>
              <w:noProof/>
              <w:szCs w:val="22"/>
            </w:rPr>
            <w:lastRenderedPageBreak/>
            <w:t>Gr</w:t>
          </w:r>
          <w:r>
            <w:rPr>
              <w:rFonts w:eastAsiaTheme="minorEastAsia" w:cstheme="minorBidi"/>
              <w:noProof/>
              <w:szCs w:val="22"/>
            </w:rPr>
            <w:t>á</w:t>
          </w:r>
          <w:r w:rsidRPr="00A77D2D">
            <w:rPr>
              <w:rFonts w:eastAsiaTheme="minorEastAsia" w:cstheme="minorBidi"/>
              <w:noProof/>
              <w:szCs w:val="22"/>
            </w:rPr>
            <w:t>ficos</w:t>
          </w:r>
          <w:r w:rsidR="00626486">
            <w:rPr>
              <w:rFonts w:eastAsiaTheme="minorEastAsia" w:cstheme="minorBidi"/>
              <w:noProof/>
              <w:szCs w:val="22"/>
            </w:rPr>
            <w:fldChar w:fldCharType="begin"/>
          </w:r>
          <w:r w:rsidR="00626486" w:rsidRPr="00A77D2D">
            <w:rPr>
              <w:rFonts w:eastAsiaTheme="minorEastAsia" w:cstheme="minorBidi"/>
              <w:noProof/>
              <w:szCs w:val="22"/>
            </w:rPr>
            <w:instrText xml:space="preserve"> TOC \h \z \c "Gráfico N°" </w:instrText>
          </w:r>
          <w:r w:rsidR="00626486">
            <w:rPr>
              <w:rFonts w:eastAsiaTheme="minorEastAsia" w:cstheme="minorBidi"/>
              <w:noProof/>
              <w:szCs w:val="22"/>
            </w:rPr>
            <w:fldChar w:fldCharType="separate"/>
          </w:r>
        </w:p>
        <w:p w14:paraId="21A3AAB8" w14:textId="77777777" w:rsidR="00394EE5" w:rsidRDefault="00275E0D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92" w:history="1">
            <w:r w:rsidR="00394EE5" w:rsidRPr="00805F63">
              <w:rPr>
                <w:rStyle w:val="Hipervnculo"/>
                <w:rFonts w:asciiTheme="majorHAnsi" w:hAnsiTheme="majorHAnsi"/>
                <w:noProof/>
              </w:rPr>
              <w:t>Gráfico N° 1 – Frecuencias de percepción por nota de olor (Día 1)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_Toc369247192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15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1ED91B5B" w14:textId="77777777" w:rsidR="00394EE5" w:rsidRDefault="00275E0D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93" w:history="1">
            <w:r w:rsidR="00394EE5" w:rsidRPr="00805F63">
              <w:rPr>
                <w:rStyle w:val="Hipervnculo"/>
                <w:rFonts w:asciiTheme="majorHAnsi" w:hAnsiTheme="majorHAnsi"/>
                <w:noProof/>
              </w:rPr>
              <w:t>Gráfico N° 2 – Frecuencias de percepción por nota de olor (Día 2)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_Toc369247193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16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09FB229E" w14:textId="77777777" w:rsidR="00394EE5" w:rsidRDefault="00275E0D">
          <w:pPr>
            <w:pStyle w:val="Tabladeilustraciones"/>
            <w:tabs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69247194" w:history="1">
            <w:r w:rsidR="00394EE5" w:rsidRPr="00805F63">
              <w:rPr>
                <w:rStyle w:val="Hipervnculo"/>
                <w:rFonts w:asciiTheme="majorHAnsi" w:hAnsiTheme="majorHAnsi"/>
                <w:noProof/>
              </w:rPr>
              <w:t>Gráfico N° 3 – Frecuencias de percepción por nota de olor (Día 3)</w:t>
            </w:r>
            <w:r w:rsidR="00394EE5">
              <w:rPr>
                <w:noProof/>
                <w:webHidden/>
              </w:rPr>
              <w:tab/>
            </w:r>
            <w:r w:rsidR="00394EE5">
              <w:rPr>
                <w:noProof/>
                <w:webHidden/>
              </w:rPr>
              <w:fldChar w:fldCharType="begin"/>
            </w:r>
            <w:r w:rsidR="00394EE5">
              <w:rPr>
                <w:noProof/>
                <w:webHidden/>
              </w:rPr>
              <w:instrText xml:space="preserve"> PAGEREF _Toc369247194 \h </w:instrText>
            </w:r>
            <w:r w:rsidR="00394EE5">
              <w:rPr>
                <w:noProof/>
                <w:webHidden/>
              </w:rPr>
            </w:r>
            <w:r w:rsidR="00394EE5">
              <w:rPr>
                <w:noProof/>
                <w:webHidden/>
              </w:rPr>
              <w:fldChar w:fldCharType="separate"/>
            </w:r>
            <w:r w:rsidR="00394EE5">
              <w:rPr>
                <w:noProof/>
                <w:webHidden/>
              </w:rPr>
              <w:t>17</w:t>
            </w:r>
            <w:r w:rsidR="00394EE5">
              <w:rPr>
                <w:noProof/>
                <w:webHidden/>
              </w:rPr>
              <w:fldChar w:fldCharType="end"/>
            </w:r>
          </w:hyperlink>
        </w:p>
        <w:p w14:paraId="7CDCAE22" w14:textId="77777777" w:rsidR="004B27D1" w:rsidRPr="00884B9C" w:rsidRDefault="00626486" w:rsidP="004B27D1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</w:rPr>
            <w:fldChar w:fldCharType="end"/>
          </w:r>
        </w:p>
      </w:sdtContent>
    </w:sdt>
    <w:p w14:paraId="66D16FA2" w14:textId="2A6DFB5E" w:rsidR="009048F9" w:rsidRDefault="009048F9">
      <w:pPr>
        <w:spacing w:after="0"/>
        <w:jc w:val="left"/>
        <w:rPr>
          <w:rFonts w:asciiTheme="majorHAnsi" w:hAnsiTheme="majorHAnsi"/>
          <w:lang w:val="es-ES"/>
        </w:rPr>
      </w:pPr>
      <w:r>
        <w:rPr>
          <w:rFonts w:asciiTheme="majorHAnsi" w:hAnsiTheme="majorHAnsi"/>
          <w:lang w:val="es-ES"/>
        </w:rPr>
        <w:br w:type="page"/>
      </w:r>
    </w:p>
    <w:p w14:paraId="7CDCAE25" w14:textId="77777777" w:rsidR="00C25A31" w:rsidRPr="00B579A7" w:rsidRDefault="00774FD6" w:rsidP="00B579A7">
      <w:pPr>
        <w:pStyle w:val="Ttulo1"/>
      </w:pPr>
      <w:bookmarkStart w:id="1" w:name="_Toc369247166"/>
      <w:r w:rsidRPr="00B579A7">
        <w:lastRenderedPageBreak/>
        <w:t>I</w:t>
      </w:r>
      <w:r w:rsidR="00B579A7" w:rsidRPr="00B579A7">
        <w:t>NTRODUCCIÓN</w:t>
      </w:r>
      <w:bookmarkEnd w:id="1"/>
    </w:p>
    <w:p w14:paraId="7CDCAE26" w14:textId="4FD69C49" w:rsidR="00E21258" w:rsidRPr="009048F9" w:rsidRDefault="0038092C" w:rsidP="00C25A31">
      <w:r w:rsidRPr="009048F9">
        <w:t>El</w:t>
      </w:r>
      <w:r w:rsidR="00E21258" w:rsidRPr="009048F9">
        <w:t xml:space="preserve"> presente documento detalla la actividad </w:t>
      </w:r>
      <w:r w:rsidR="007C303A" w:rsidRPr="009048F9">
        <w:t xml:space="preserve">de medición de olor </w:t>
      </w:r>
      <w:r w:rsidR="00E21258" w:rsidRPr="009048F9">
        <w:t xml:space="preserve">realizada en el marco de la inspección ambiental </w:t>
      </w:r>
      <w:r w:rsidR="002D174A">
        <w:t xml:space="preserve">a la </w:t>
      </w:r>
      <w:r w:rsidR="002D174A" w:rsidRPr="006C5E11">
        <w:t xml:space="preserve">instalación </w:t>
      </w:r>
      <w:r w:rsidR="009C0769" w:rsidRPr="006C5E11">
        <w:t xml:space="preserve">Agrícola El Monte </w:t>
      </w:r>
      <w:r w:rsidR="002D174A" w:rsidRPr="006C5E11">
        <w:t>S.A.</w:t>
      </w:r>
      <w:r w:rsidR="00B71CE6" w:rsidRPr="006C5E11">
        <w:t>,</w:t>
      </w:r>
      <w:r w:rsidR="00E21258" w:rsidRPr="006C5E11">
        <w:t xml:space="preserve"> ubicada en</w:t>
      </w:r>
      <w:r w:rsidR="006C5E11" w:rsidRPr="006C5E11">
        <w:t xml:space="preserve"> </w:t>
      </w:r>
      <w:r w:rsidR="00E21258" w:rsidRPr="006C5E11">
        <w:t xml:space="preserve"> </w:t>
      </w:r>
      <w:r w:rsidR="006C5E11" w:rsidRPr="006C5E11">
        <w:t xml:space="preserve">Fundo San Miguel S/N </w:t>
      </w:r>
      <w:proofErr w:type="spellStart"/>
      <w:r w:rsidR="006C5E11" w:rsidRPr="006C5E11">
        <w:t>Talagante</w:t>
      </w:r>
      <w:proofErr w:type="spellEnd"/>
      <w:r w:rsidR="000848F1" w:rsidRPr="006C5E11">
        <w:t xml:space="preserve">, </w:t>
      </w:r>
      <w:r w:rsidR="006C5E11" w:rsidRPr="006C5E11">
        <w:t xml:space="preserve">Comuna </w:t>
      </w:r>
      <w:proofErr w:type="spellStart"/>
      <w:r w:rsidR="004B0CD5">
        <w:t>Talagante</w:t>
      </w:r>
      <w:proofErr w:type="spellEnd"/>
      <w:r w:rsidR="000848F1" w:rsidRPr="006C5E11">
        <w:t>, Región Metropolitana</w:t>
      </w:r>
      <w:r w:rsidR="00431FCF" w:rsidRPr="006C5E11">
        <w:t>. Dicha actividad se llevó a cabo</w:t>
      </w:r>
      <w:r w:rsidR="004C18B8" w:rsidRPr="006C5E11">
        <w:t xml:space="preserve"> los días </w:t>
      </w:r>
      <w:r w:rsidR="002D174A" w:rsidRPr="006C5E11">
        <w:t>2</w:t>
      </w:r>
      <w:r w:rsidR="009C0769" w:rsidRPr="006C5E11">
        <w:t xml:space="preserve">4, 26 </w:t>
      </w:r>
      <w:r w:rsidR="002D174A" w:rsidRPr="006C5E11">
        <w:t xml:space="preserve">y </w:t>
      </w:r>
      <w:r w:rsidR="009C0769" w:rsidRPr="006C5E11">
        <w:t>27</w:t>
      </w:r>
      <w:r w:rsidR="002D174A" w:rsidRPr="006C5E11">
        <w:t xml:space="preserve"> de julio</w:t>
      </w:r>
      <w:r w:rsidR="00795383" w:rsidRPr="006C5E11">
        <w:t>.</w:t>
      </w:r>
    </w:p>
    <w:p w14:paraId="7CDCAE27" w14:textId="75F90161" w:rsidR="00E21258" w:rsidRPr="009048F9" w:rsidRDefault="00E21258" w:rsidP="00C25A31">
      <w:r w:rsidRPr="009048F9">
        <w:t xml:space="preserve">Específicamente se aplicó </w:t>
      </w:r>
      <w:r w:rsidR="00431FCF" w:rsidRPr="009048F9">
        <w:t xml:space="preserve">la metodología de medición de olores establecida en el </w:t>
      </w:r>
      <w:r w:rsidRPr="009048F9">
        <w:t xml:space="preserve">protocolo de inspección de olor, de esta Superintendencia, </w:t>
      </w:r>
      <w:r w:rsidR="00B579A7" w:rsidRPr="009048F9">
        <w:t>el que incluy</w:t>
      </w:r>
      <w:r w:rsidR="006D59ED" w:rsidRPr="009048F9">
        <w:t>ó</w:t>
      </w:r>
      <w:r w:rsidR="00B579A7" w:rsidRPr="009048F9">
        <w:t xml:space="preserve"> un recorrido de las principales fuentes y receptores identificados en la planificación, </w:t>
      </w:r>
      <w:r w:rsidRPr="009048F9">
        <w:t>registrándose percepciones de olores molestos</w:t>
      </w:r>
      <w:r w:rsidR="00E56968" w:rsidRPr="009048F9">
        <w:t xml:space="preserve"> en</w:t>
      </w:r>
      <w:r w:rsidR="00716850" w:rsidRPr="009048F9">
        <w:t xml:space="preserve"> receptores sensibles</w:t>
      </w:r>
      <w:r w:rsidR="00E56968" w:rsidRPr="009048F9">
        <w:t>, atribuibles a la instalación.</w:t>
      </w:r>
    </w:p>
    <w:p w14:paraId="7CDCAE28" w14:textId="77777777" w:rsidR="00E249DF" w:rsidRDefault="00E249DF" w:rsidP="00E249DF">
      <w:pPr>
        <w:pStyle w:val="Ttulo1"/>
      </w:pPr>
      <w:bookmarkStart w:id="2" w:name="_Toc369247167"/>
      <w:r>
        <w:t>OBJETIVO</w:t>
      </w:r>
      <w:bookmarkEnd w:id="2"/>
    </w:p>
    <w:p w14:paraId="7CDCAE29" w14:textId="77777777" w:rsidR="00E249DF" w:rsidRDefault="00E249DF" w:rsidP="00E249DF">
      <w:pPr>
        <w:pStyle w:val="Ttulo2"/>
      </w:pPr>
      <w:bookmarkStart w:id="3" w:name="_Toc369247168"/>
      <w:r>
        <w:t>Objetivo General</w:t>
      </w:r>
      <w:bookmarkEnd w:id="3"/>
    </w:p>
    <w:p w14:paraId="7CDCAE2A" w14:textId="5ADD69A3" w:rsidR="00E249DF" w:rsidRDefault="00E249DF" w:rsidP="00E249DF">
      <w:r>
        <w:t xml:space="preserve">Realizar una medición al aire ambiente de notas e intensidades de olor, tanto al interior de las instalaciones de </w:t>
      </w:r>
      <w:r w:rsidR="006C5E11">
        <w:t>Agrícola El Monte S.A.</w:t>
      </w:r>
      <w:r>
        <w:t>, como en zonas cercanas (receptores sensibles)</w:t>
      </w:r>
      <w:r w:rsidR="00A77D2D">
        <w:t>, para determinar la presencia o ausencia de olores molestos atribuibles a la instalación.</w:t>
      </w:r>
    </w:p>
    <w:p w14:paraId="7CDCAE2B" w14:textId="77777777" w:rsidR="00E249DF" w:rsidRDefault="00E249DF" w:rsidP="00E249DF">
      <w:pPr>
        <w:pStyle w:val="Ttulo2"/>
      </w:pPr>
      <w:bookmarkStart w:id="4" w:name="_Toc369247169"/>
      <w:r>
        <w:t>Objetivos Específicos</w:t>
      </w:r>
      <w:bookmarkEnd w:id="4"/>
    </w:p>
    <w:p w14:paraId="7CDCAE2C" w14:textId="77777777" w:rsidR="00E249DF" w:rsidRPr="0081730F" w:rsidRDefault="00E249DF" w:rsidP="00E249DF">
      <w:pPr>
        <w:pStyle w:val="Prrafodelista"/>
        <w:numPr>
          <w:ilvl w:val="0"/>
          <w:numId w:val="41"/>
        </w:numPr>
        <w:rPr>
          <w:rFonts w:ascii="Optima" w:eastAsia="MS Mincho" w:hAnsi="Optima"/>
          <w:lang w:eastAsia="es-ES"/>
        </w:rPr>
      </w:pPr>
      <w:r w:rsidRPr="0081730F">
        <w:rPr>
          <w:rFonts w:ascii="Optima" w:eastAsia="MS Mincho" w:hAnsi="Optima"/>
          <w:lang w:eastAsia="es-ES"/>
        </w:rPr>
        <w:t>Registrar notas de olor dentro (emisión) y fuera de la instalación (inmisión).</w:t>
      </w:r>
    </w:p>
    <w:p w14:paraId="7CDCAE2D" w14:textId="77777777" w:rsidR="00E249DF" w:rsidRPr="0081730F" w:rsidRDefault="00E249DF" w:rsidP="00E249DF">
      <w:pPr>
        <w:pStyle w:val="Prrafodelista"/>
        <w:numPr>
          <w:ilvl w:val="0"/>
          <w:numId w:val="41"/>
        </w:numPr>
        <w:rPr>
          <w:rFonts w:ascii="Optima" w:eastAsia="MS Mincho" w:hAnsi="Optima"/>
          <w:lang w:eastAsia="es-ES"/>
        </w:rPr>
      </w:pPr>
      <w:r w:rsidRPr="0081730F">
        <w:rPr>
          <w:rFonts w:ascii="Optima" w:eastAsia="MS Mincho" w:hAnsi="Optima"/>
          <w:lang w:eastAsia="es-ES"/>
        </w:rPr>
        <w:t>Registrar intensidades de olor dentro (emisión) y fuera de la instalación (inmisión).</w:t>
      </w:r>
    </w:p>
    <w:p w14:paraId="7CDCAE2F" w14:textId="77777777" w:rsidR="00E249DF" w:rsidRPr="0081730F" w:rsidRDefault="00E249DF" w:rsidP="00E249DF">
      <w:pPr>
        <w:pStyle w:val="Prrafodelista"/>
        <w:numPr>
          <w:ilvl w:val="0"/>
          <w:numId w:val="41"/>
        </w:numPr>
        <w:rPr>
          <w:rFonts w:ascii="Optima" w:eastAsia="MS Mincho" w:hAnsi="Optima"/>
          <w:lang w:eastAsia="es-ES"/>
        </w:rPr>
      </w:pPr>
      <w:r w:rsidRPr="0081730F">
        <w:rPr>
          <w:rFonts w:ascii="Optima" w:eastAsia="MS Mincho" w:hAnsi="Optima"/>
          <w:lang w:eastAsia="es-ES"/>
        </w:rPr>
        <w:t>Evaluar el origen de las notas percibidas.</w:t>
      </w:r>
    </w:p>
    <w:p w14:paraId="7CDCAE30" w14:textId="77777777" w:rsidR="0098613B" w:rsidRDefault="00DE64CD" w:rsidP="00B579A7">
      <w:pPr>
        <w:pStyle w:val="Ttulo1"/>
      </w:pPr>
      <w:bookmarkStart w:id="5" w:name="_Toc369247170"/>
      <w:r>
        <w:t>METODOLOGÍA</w:t>
      </w:r>
      <w:bookmarkEnd w:id="5"/>
    </w:p>
    <w:p w14:paraId="7CDCAE31" w14:textId="6B1AC7D0" w:rsidR="00DE64CD" w:rsidRDefault="00795383" w:rsidP="00DE64CD">
      <w:r>
        <w:t>Se realiz</w:t>
      </w:r>
      <w:r w:rsidR="0081730F">
        <w:t>ó</w:t>
      </w:r>
      <w:r w:rsidR="00DE64CD">
        <w:t xml:space="preserve"> medición de olor al aire ambiente, de acuerdo al protocolo de fiscalización de olor, actividad que consistió en un recorrido de las principales fuentes y receptores sensibles asociados a la instalación, registrando parámetros de intensidad y carácter del olor, además de coordenadas</w:t>
      </w:r>
      <w:r w:rsidR="0081730F">
        <w:t xml:space="preserve"> y hora</w:t>
      </w:r>
      <w:r w:rsidR="00DE64CD">
        <w:t>.</w:t>
      </w:r>
    </w:p>
    <w:p w14:paraId="35581120" w14:textId="08BB857B" w:rsidR="00E96A6A" w:rsidRDefault="00E96A6A" w:rsidP="00DE64CD">
      <w:r>
        <w:t>La medición se realizó</w:t>
      </w:r>
      <w:r w:rsidR="009C0769">
        <w:t xml:space="preserve"> el día1</w:t>
      </w:r>
      <w:r w:rsidR="00995EE3">
        <w:t xml:space="preserve"> (</w:t>
      </w:r>
      <w:r w:rsidR="002D174A">
        <w:t>2</w:t>
      </w:r>
      <w:r w:rsidR="009C0769">
        <w:t>4</w:t>
      </w:r>
      <w:r w:rsidR="00995EE3">
        <w:t xml:space="preserve"> de </w:t>
      </w:r>
      <w:r w:rsidR="002D174A">
        <w:t>julio</w:t>
      </w:r>
      <w:r w:rsidR="00995EE3">
        <w:t>) dentro y fuera de la instalación. Los días 2</w:t>
      </w:r>
      <w:r w:rsidR="002D174A">
        <w:t xml:space="preserve"> y</w:t>
      </w:r>
      <w:r w:rsidR="00995EE3">
        <w:t xml:space="preserve"> 3 </w:t>
      </w:r>
      <w:r w:rsidR="00F82F64">
        <w:t>las mediciones</w:t>
      </w:r>
      <w:r w:rsidR="00995EE3">
        <w:t xml:space="preserve"> se realiza</w:t>
      </w:r>
      <w:r w:rsidR="00F82F64">
        <w:t>ron fuera de la instalación, en los receptores cercanos.</w:t>
      </w:r>
      <w:r w:rsidR="00995EE3">
        <w:t xml:space="preserve"> </w:t>
      </w:r>
    </w:p>
    <w:p w14:paraId="7CDCAE32" w14:textId="77777777" w:rsidR="00B579A7" w:rsidRPr="0081730F" w:rsidRDefault="00B579A7" w:rsidP="00B75DFC">
      <w:r w:rsidRPr="0081730F">
        <w:t>A continuación se detallan los</w:t>
      </w:r>
      <w:r w:rsidR="007C303A" w:rsidRPr="0081730F">
        <w:t xml:space="preserve"> alcances de la actividad ejecutada, los </w:t>
      </w:r>
      <w:r w:rsidRPr="0081730F">
        <w:t>integrantes del panel de jueces sensoriales</w:t>
      </w:r>
      <w:r w:rsidR="00C3032D" w:rsidRPr="0081730F">
        <w:t xml:space="preserve"> (panelistas)</w:t>
      </w:r>
      <w:r w:rsidR="007C303A" w:rsidRPr="0081730F">
        <w:t xml:space="preserve">, y </w:t>
      </w:r>
      <w:r w:rsidRPr="0081730F">
        <w:t>además las condiciones meteorológicas en las que se realizó la inspección.</w:t>
      </w:r>
    </w:p>
    <w:p w14:paraId="7CDCAE33" w14:textId="77777777" w:rsidR="00CA71DB" w:rsidRDefault="00CA71DB" w:rsidP="00CA71DB">
      <w:pPr>
        <w:pStyle w:val="Ttulo2"/>
      </w:pPr>
      <w:bookmarkStart w:id="6" w:name="_Toc369247171"/>
      <w:r>
        <w:lastRenderedPageBreak/>
        <w:t>Alcances</w:t>
      </w:r>
      <w:bookmarkEnd w:id="6"/>
    </w:p>
    <w:p w14:paraId="7CDCAE34" w14:textId="0C5752E3" w:rsidR="00CA71DB" w:rsidRDefault="00CA71DB" w:rsidP="00CA71DB">
      <w:r w:rsidRPr="00E56968">
        <w:t>La medición de olor corresponde a la situación y condiciones de operación y meteorológicas de</w:t>
      </w:r>
      <w:r w:rsidR="00E56968" w:rsidRPr="00E56968">
        <w:t xml:space="preserve"> </w:t>
      </w:r>
      <w:r w:rsidRPr="00E56968">
        <w:t>l</w:t>
      </w:r>
      <w:r w:rsidR="00E56968" w:rsidRPr="00E56968">
        <w:t>os</w:t>
      </w:r>
      <w:r w:rsidRPr="00E56968">
        <w:t xml:space="preserve"> día</w:t>
      </w:r>
      <w:r w:rsidR="00E56968" w:rsidRPr="00E56968">
        <w:t>s</w:t>
      </w:r>
      <w:r w:rsidRPr="00E56968">
        <w:t xml:space="preserve"> y horario</w:t>
      </w:r>
      <w:r w:rsidR="00E56968" w:rsidRPr="00E56968">
        <w:t>s</w:t>
      </w:r>
      <w:r w:rsidRPr="00E56968">
        <w:t xml:space="preserve"> señalado</w:t>
      </w:r>
      <w:r w:rsidR="00E56968" w:rsidRPr="00E56968">
        <w:t>s</w:t>
      </w:r>
      <w:r w:rsidRPr="00E56968">
        <w:t>.</w:t>
      </w:r>
    </w:p>
    <w:p w14:paraId="7CDCAE37" w14:textId="77777777" w:rsidR="00B579A7" w:rsidRPr="002D174A" w:rsidRDefault="00B579A7" w:rsidP="002D174A">
      <w:pPr>
        <w:pStyle w:val="Ttulo2"/>
      </w:pPr>
      <w:bookmarkStart w:id="7" w:name="_Toc369247172"/>
      <w:r w:rsidRPr="002D174A">
        <w:t>Panelistas</w:t>
      </w:r>
      <w:bookmarkEnd w:id="7"/>
    </w:p>
    <w:p w14:paraId="7CDCAE38" w14:textId="77777777" w:rsidR="00B579A7" w:rsidRPr="0081730F" w:rsidRDefault="00B579A7" w:rsidP="00B75DFC">
      <w:r w:rsidRPr="0081730F">
        <w:t>Los panelistas y sus acreditaciones correspondientes son los siguientes:</w:t>
      </w:r>
    </w:p>
    <w:p w14:paraId="7CDCAE39" w14:textId="77777777" w:rsidR="00B579A7" w:rsidRPr="00DE64CD" w:rsidRDefault="00B579A7" w:rsidP="00F82D34">
      <w:pPr>
        <w:pStyle w:val="Epgrafe"/>
        <w:rPr>
          <w:rFonts w:asciiTheme="majorHAnsi" w:hAnsiTheme="majorHAnsi"/>
          <w:color w:val="auto"/>
          <w:sz w:val="22"/>
        </w:rPr>
      </w:pPr>
      <w:bookmarkStart w:id="8" w:name="_Toc369247188"/>
      <w:r w:rsidRPr="00DE64CD">
        <w:rPr>
          <w:rFonts w:asciiTheme="majorHAnsi" w:hAnsiTheme="majorHAnsi"/>
          <w:color w:val="auto"/>
          <w:sz w:val="22"/>
        </w:rPr>
        <w:t xml:space="preserve">Tabla N° </w:t>
      </w:r>
      <w:r w:rsidRPr="00DE64CD">
        <w:rPr>
          <w:rFonts w:asciiTheme="majorHAnsi" w:hAnsiTheme="majorHAnsi"/>
          <w:color w:val="auto"/>
          <w:sz w:val="22"/>
        </w:rPr>
        <w:fldChar w:fldCharType="begin"/>
      </w:r>
      <w:r w:rsidRPr="00DE64CD">
        <w:rPr>
          <w:rFonts w:asciiTheme="majorHAnsi" w:hAnsiTheme="majorHAnsi"/>
          <w:color w:val="auto"/>
          <w:sz w:val="22"/>
        </w:rPr>
        <w:instrText xml:space="preserve"> SEQ Tabla_N° \* ARABIC </w:instrText>
      </w:r>
      <w:r w:rsidRPr="00DE64CD">
        <w:rPr>
          <w:rFonts w:asciiTheme="majorHAnsi" w:hAnsiTheme="majorHAnsi"/>
          <w:color w:val="auto"/>
          <w:sz w:val="22"/>
        </w:rPr>
        <w:fldChar w:fldCharType="separate"/>
      </w:r>
      <w:r w:rsidR="00394EE5">
        <w:rPr>
          <w:rFonts w:asciiTheme="majorHAnsi" w:hAnsiTheme="majorHAnsi"/>
          <w:noProof/>
          <w:color w:val="auto"/>
          <w:sz w:val="22"/>
        </w:rPr>
        <w:t>1</w:t>
      </w:r>
      <w:r w:rsidRPr="00DE64CD">
        <w:rPr>
          <w:rFonts w:asciiTheme="majorHAnsi" w:hAnsiTheme="majorHAnsi"/>
          <w:color w:val="auto"/>
          <w:sz w:val="22"/>
        </w:rPr>
        <w:fldChar w:fldCharType="end"/>
      </w:r>
      <w:r w:rsidRPr="00DE64CD">
        <w:rPr>
          <w:rFonts w:asciiTheme="majorHAnsi" w:hAnsiTheme="majorHAnsi"/>
          <w:color w:val="auto"/>
          <w:sz w:val="22"/>
        </w:rPr>
        <w:t xml:space="preserve"> – Integrantes del Panel de jueces sensoriales</w:t>
      </w:r>
      <w:bookmarkEnd w:id="8"/>
    </w:p>
    <w:tbl>
      <w:tblPr>
        <w:tblStyle w:val="Tablaconcuadrcula"/>
        <w:tblW w:w="4761" w:type="pct"/>
        <w:tblLook w:val="04A0" w:firstRow="1" w:lastRow="0" w:firstColumn="1" w:lastColumn="0" w:noHBand="0" w:noVBand="1"/>
      </w:tblPr>
      <w:tblGrid>
        <w:gridCol w:w="2234"/>
        <w:gridCol w:w="1390"/>
        <w:gridCol w:w="2574"/>
        <w:gridCol w:w="2423"/>
      </w:tblGrid>
      <w:tr w:rsidR="00B16C69" w14:paraId="7CDCAE3E" w14:textId="77777777" w:rsidTr="00291E19">
        <w:tc>
          <w:tcPr>
            <w:tcW w:w="1296" w:type="pct"/>
            <w:shd w:val="clear" w:color="auto" w:fill="D9D9D9" w:themeFill="background1" w:themeFillShade="D9"/>
            <w:vAlign w:val="center"/>
          </w:tcPr>
          <w:p w14:paraId="7CDCAE3A" w14:textId="77777777" w:rsidR="00B16C69" w:rsidRPr="00B16C69" w:rsidRDefault="00B16C69" w:rsidP="00416089">
            <w:pPr>
              <w:spacing w:after="0"/>
              <w:jc w:val="center"/>
              <w:rPr>
                <w:rFonts w:asciiTheme="majorHAnsi" w:hAnsiTheme="majorHAnsi"/>
                <w:b/>
              </w:rPr>
            </w:pPr>
            <w:r w:rsidRPr="00B16C69">
              <w:rPr>
                <w:rFonts w:asciiTheme="majorHAnsi" w:hAnsiTheme="majorHAnsi"/>
                <w:b/>
              </w:rPr>
              <w:t>Panelista</w:t>
            </w:r>
            <w:r w:rsidR="00C3032D">
              <w:rPr>
                <w:rFonts w:asciiTheme="majorHAnsi" w:hAnsiTheme="majorHAnsi"/>
                <w:b/>
              </w:rPr>
              <w:t xml:space="preserve"> o jueces</w:t>
            </w:r>
          </w:p>
        </w:tc>
        <w:tc>
          <w:tcPr>
            <w:tcW w:w="806" w:type="pct"/>
            <w:shd w:val="clear" w:color="auto" w:fill="D9D9D9" w:themeFill="background1" w:themeFillShade="D9"/>
            <w:vAlign w:val="center"/>
          </w:tcPr>
          <w:p w14:paraId="7CDCAE3B" w14:textId="77777777" w:rsidR="00B16C69" w:rsidRPr="00B16C69" w:rsidRDefault="00B16C69" w:rsidP="00416089">
            <w:pPr>
              <w:spacing w:after="0"/>
              <w:jc w:val="center"/>
              <w:rPr>
                <w:rFonts w:asciiTheme="majorHAnsi" w:hAnsiTheme="majorHAnsi"/>
                <w:b/>
              </w:rPr>
            </w:pPr>
            <w:proofErr w:type="spellStart"/>
            <w:r w:rsidRPr="00B16C69">
              <w:rPr>
                <w:rFonts w:asciiTheme="majorHAnsi" w:hAnsiTheme="majorHAnsi"/>
                <w:b/>
              </w:rPr>
              <w:t>NCh</w:t>
            </w:r>
            <w:proofErr w:type="spellEnd"/>
            <w:r w:rsidRPr="00B16C69">
              <w:rPr>
                <w:rFonts w:asciiTheme="majorHAnsi" w:hAnsiTheme="majorHAnsi"/>
                <w:b/>
              </w:rPr>
              <w:t>. 3190</w:t>
            </w:r>
            <w:r w:rsidR="00291E19">
              <w:rPr>
                <w:rStyle w:val="Refdenotaalpie"/>
                <w:rFonts w:asciiTheme="majorHAnsi" w:hAnsiTheme="majorHAnsi"/>
                <w:b/>
              </w:rPr>
              <w:footnoteReference w:id="1"/>
            </w:r>
          </w:p>
        </w:tc>
        <w:tc>
          <w:tcPr>
            <w:tcW w:w="1493" w:type="pct"/>
            <w:shd w:val="clear" w:color="auto" w:fill="D9D9D9" w:themeFill="background1" w:themeFillShade="D9"/>
            <w:vAlign w:val="center"/>
          </w:tcPr>
          <w:p w14:paraId="7CDCAE3C" w14:textId="77777777" w:rsidR="00B16C69" w:rsidRPr="00207D92" w:rsidRDefault="00B16C69" w:rsidP="00416089">
            <w:pPr>
              <w:spacing w:after="0"/>
              <w:jc w:val="center"/>
              <w:rPr>
                <w:rFonts w:asciiTheme="majorHAnsi" w:hAnsiTheme="majorHAnsi"/>
                <w:b/>
              </w:rPr>
            </w:pPr>
            <w:r w:rsidRPr="00207D92">
              <w:rPr>
                <w:rFonts w:asciiTheme="majorHAnsi" w:hAnsiTheme="majorHAnsi"/>
                <w:b/>
              </w:rPr>
              <w:t>Test de ordenamiento</w:t>
            </w:r>
          </w:p>
        </w:tc>
        <w:tc>
          <w:tcPr>
            <w:tcW w:w="1405" w:type="pct"/>
            <w:shd w:val="clear" w:color="auto" w:fill="D9D9D9" w:themeFill="background1" w:themeFillShade="D9"/>
            <w:vAlign w:val="center"/>
          </w:tcPr>
          <w:p w14:paraId="7CDCAE3D" w14:textId="77777777" w:rsidR="00B16C69" w:rsidRPr="00207D92" w:rsidRDefault="00B16C69" w:rsidP="00416089">
            <w:pPr>
              <w:spacing w:after="0"/>
              <w:jc w:val="center"/>
              <w:rPr>
                <w:rFonts w:asciiTheme="majorHAnsi" w:hAnsiTheme="majorHAnsi"/>
                <w:b/>
              </w:rPr>
            </w:pPr>
            <w:r w:rsidRPr="00207D92">
              <w:rPr>
                <w:rFonts w:asciiTheme="majorHAnsi" w:hAnsiTheme="majorHAnsi"/>
                <w:b/>
              </w:rPr>
              <w:t>Test Triangular Ciego</w:t>
            </w:r>
          </w:p>
        </w:tc>
      </w:tr>
      <w:tr w:rsidR="00B16C69" w14:paraId="7CDCAE43" w14:textId="77777777" w:rsidTr="00291E19">
        <w:trPr>
          <w:trHeight w:val="254"/>
        </w:trPr>
        <w:tc>
          <w:tcPr>
            <w:tcW w:w="1296" w:type="pct"/>
          </w:tcPr>
          <w:p w14:paraId="7CDCAE3F" w14:textId="651FA03A" w:rsidR="00B16C69" w:rsidRDefault="0016537E" w:rsidP="00416089">
            <w:pPr>
              <w:spacing w:after="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Cristian Perez</w:t>
            </w:r>
          </w:p>
        </w:tc>
        <w:tc>
          <w:tcPr>
            <w:tcW w:w="806" w:type="pct"/>
          </w:tcPr>
          <w:p w14:paraId="7CDCAE40" w14:textId="1192CAB7" w:rsidR="00B16C69" w:rsidRDefault="006F6FAE" w:rsidP="00416089">
            <w:pPr>
              <w:spacing w:after="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Cumple</w:t>
            </w:r>
          </w:p>
        </w:tc>
        <w:tc>
          <w:tcPr>
            <w:tcW w:w="1493" w:type="pct"/>
          </w:tcPr>
          <w:p w14:paraId="7CDCAE41" w14:textId="6C48B199" w:rsidR="00B16C69" w:rsidRPr="00207D92" w:rsidRDefault="00597A6A" w:rsidP="00416089">
            <w:pPr>
              <w:spacing w:after="0"/>
              <w:rPr>
                <w:rFonts w:asciiTheme="majorHAnsi" w:hAnsiTheme="majorHAnsi"/>
              </w:rPr>
            </w:pPr>
            <w:r w:rsidRPr="00207D92">
              <w:rPr>
                <w:rFonts w:asciiTheme="majorHAnsi" w:hAnsiTheme="majorHAnsi"/>
              </w:rPr>
              <w:t>Aprobado (100%)</w:t>
            </w:r>
          </w:p>
        </w:tc>
        <w:tc>
          <w:tcPr>
            <w:tcW w:w="1405" w:type="pct"/>
          </w:tcPr>
          <w:p w14:paraId="7CDCAE42" w14:textId="4F3ED31B" w:rsidR="00B16C69" w:rsidRPr="00207D92" w:rsidRDefault="00995EE3" w:rsidP="00207D92">
            <w:pPr>
              <w:spacing w:after="0"/>
              <w:rPr>
                <w:rFonts w:asciiTheme="majorHAnsi" w:hAnsiTheme="majorHAnsi"/>
              </w:rPr>
            </w:pPr>
            <w:r w:rsidRPr="00207D92">
              <w:rPr>
                <w:rFonts w:asciiTheme="majorHAnsi" w:hAnsiTheme="majorHAnsi"/>
              </w:rPr>
              <w:t>Aprobado (</w:t>
            </w:r>
            <w:r w:rsidRPr="00207D92">
              <w:rPr>
                <w:rFonts w:ascii="Cambria" w:hAnsi="Cambria"/>
              </w:rPr>
              <w:t>µ</w:t>
            </w:r>
            <w:r w:rsidRPr="00207D92">
              <w:rPr>
                <w:rFonts w:asciiTheme="majorHAnsi" w:hAnsiTheme="majorHAnsi"/>
              </w:rPr>
              <w:t>:</w:t>
            </w:r>
            <w:r w:rsidR="00207D92" w:rsidRPr="00207D92">
              <w:rPr>
                <w:rFonts w:asciiTheme="majorHAnsi" w:hAnsiTheme="majorHAnsi"/>
              </w:rPr>
              <w:t>12</w:t>
            </w:r>
            <w:r w:rsidRPr="00207D92">
              <w:rPr>
                <w:rFonts w:asciiTheme="majorHAnsi" w:hAnsiTheme="majorHAnsi"/>
              </w:rPr>
              <w:t>)</w:t>
            </w:r>
          </w:p>
        </w:tc>
      </w:tr>
      <w:tr w:rsidR="00995EE3" w14:paraId="1E8C2706" w14:textId="77777777" w:rsidTr="00291E19">
        <w:trPr>
          <w:trHeight w:val="254"/>
        </w:trPr>
        <w:tc>
          <w:tcPr>
            <w:tcW w:w="1296" w:type="pct"/>
          </w:tcPr>
          <w:p w14:paraId="6C1A1FD6" w14:textId="79C3F050" w:rsidR="00995EE3" w:rsidRDefault="0016537E" w:rsidP="00416089">
            <w:pPr>
              <w:spacing w:after="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Jose Bastías</w:t>
            </w:r>
          </w:p>
        </w:tc>
        <w:tc>
          <w:tcPr>
            <w:tcW w:w="806" w:type="pct"/>
          </w:tcPr>
          <w:p w14:paraId="41444E93" w14:textId="500BF6CD" w:rsidR="00995EE3" w:rsidRDefault="00995EE3" w:rsidP="00416089">
            <w:pPr>
              <w:spacing w:after="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Cumple</w:t>
            </w:r>
          </w:p>
        </w:tc>
        <w:tc>
          <w:tcPr>
            <w:tcW w:w="1493" w:type="pct"/>
          </w:tcPr>
          <w:p w14:paraId="748744BA" w14:textId="188CB68C" w:rsidR="00995EE3" w:rsidRPr="00207D92" w:rsidRDefault="00995EE3" w:rsidP="00207D92">
            <w:pPr>
              <w:spacing w:after="0"/>
              <w:rPr>
                <w:rFonts w:asciiTheme="majorHAnsi" w:hAnsiTheme="majorHAnsi"/>
              </w:rPr>
            </w:pPr>
            <w:r w:rsidRPr="00207D92">
              <w:rPr>
                <w:rFonts w:asciiTheme="majorHAnsi" w:hAnsiTheme="majorHAnsi"/>
              </w:rPr>
              <w:t>Aprobado (</w:t>
            </w:r>
            <w:r w:rsidR="00207D92" w:rsidRPr="00207D92">
              <w:rPr>
                <w:rFonts w:asciiTheme="majorHAnsi" w:hAnsiTheme="majorHAnsi"/>
              </w:rPr>
              <w:t>100</w:t>
            </w:r>
            <w:r w:rsidRPr="00207D92">
              <w:rPr>
                <w:rFonts w:asciiTheme="majorHAnsi" w:hAnsiTheme="majorHAnsi"/>
              </w:rPr>
              <w:t>%)</w:t>
            </w:r>
          </w:p>
        </w:tc>
        <w:tc>
          <w:tcPr>
            <w:tcW w:w="1405" w:type="pct"/>
          </w:tcPr>
          <w:p w14:paraId="04647FEC" w14:textId="6C21ECF6" w:rsidR="00995EE3" w:rsidRPr="00207D92" w:rsidRDefault="00995EE3" w:rsidP="00207D92">
            <w:pPr>
              <w:spacing w:after="0"/>
              <w:rPr>
                <w:rFonts w:asciiTheme="majorHAnsi" w:hAnsiTheme="majorHAnsi"/>
              </w:rPr>
            </w:pPr>
            <w:r w:rsidRPr="00207D92">
              <w:rPr>
                <w:rFonts w:asciiTheme="majorHAnsi" w:hAnsiTheme="majorHAnsi"/>
              </w:rPr>
              <w:t>Aprobado (</w:t>
            </w:r>
            <w:r w:rsidRPr="00207D92">
              <w:rPr>
                <w:rFonts w:ascii="Cambria" w:hAnsi="Cambria"/>
              </w:rPr>
              <w:t>µ</w:t>
            </w:r>
            <w:r w:rsidRPr="00207D92">
              <w:rPr>
                <w:rFonts w:asciiTheme="majorHAnsi" w:hAnsiTheme="majorHAnsi"/>
              </w:rPr>
              <w:t>:1</w:t>
            </w:r>
            <w:r w:rsidR="00207D92" w:rsidRPr="00207D92">
              <w:rPr>
                <w:rFonts w:asciiTheme="majorHAnsi" w:hAnsiTheme="majorHAnsi"/>
              </w:rPr>
              <w:t>1</w:t>
            </w:r>
            <w:r w:rsidRPr="00207D92">
              <w:rPr>
                <w:rFonts w:asciiTheme="majorHAnsi" w:hAnsiTheme="majorHAnsi"/>
              </w:rPr>
              <w:t>)</w:t>
            </w:r>
          </w:p>
        </w:tc>
      </w:tr>
      <w:tr w:rsidR="00995EE3" w14:paraId="7CDCAE4D" w14:textId="77777777" w:rsidTr="00291E19">
        <w:tc>
          <w:tcPr>
            <w:tcW w:w="1296" w:type="pct"/>
          </w:tcPr>
          <w:p w14:paraId="7CDCAE49" w14:textId="75830FE4" w:rsidR="00995EE3" w:rsidRDefault="00995EE3" w:rsidP="00416089">
            <w:pPr>
              <w:spacing w:after="0"/>
              <w:rPr>
                <w:rFonts w:asciiTheme="majorHAnsi" w:hAnsiTheme="majorHAnsi"/>
              </w:rPr>
            </w:pPr>
            <w:r w:rsidRPr="00B16C69">
              <w:rPr>
                <w:rFonts w:asciiTheme="majorHAnsi" w:hAnsiTheme="majorHAnsi"/>
              </w:rPr>
              <w:t>Juan Pablo Rodríguez</w:t>
            </w:r>
          </w:p>
        </w:tc>
        <w:tc>
          <w:tcPr>
            <w:tcW w:w="806" w:type="pct"/>
          </w:tcPr>
          <w:p w14:paraId="7CDCAE4A" w14:textId="4005902B" w:rsidR="00995EE3" w:rsidRDefault="00995EE3" w:rsidP="00416089">
            <w:pPr>
              <w:spacing w:after="0"/>
            </w:pPr>
            <w:r w:rsidRPr="00DE3FFB">
              <w:rPr>
                <w:rFonts w:asciiTheme="majorHAnsi" w:hAnsiTheme="majorHAnsi"/>
              </w:rPr>
              <w:t>Cumple</w:t>
            </w:r>
          </w:p>
        </w:tc>
        <w:tc>
          <w:tcPr>
            <w:tcW w:w="1493" w:type="pct"/>
          </w:tcPr>
          <w:p w14:paraId="7CDCAE4B" w14:textId="3078A2A8" w:rsidR="00995EE3" w:rsidRDefault="00995EE3" w:rsidP="00416089">
            <w:pPr>
              <w:spacing w:after="0"/>
              <w:rPr>
                <w:rFonts w:asciiTheme="majorHAnsi" w:hAnsiTheme="majorHAnsi"/>
              </w:rPr>
            </w:pPr>
            <w:r>
              <w:rPr>
                <w:rFonts w:asciiTheme="majorHAnsi" w:hAnsiTheme="majorHAnsi"/>
              </w:rPr>
              <w:t>Aprobado (87%)</w:t>
            </w:r>
          </w:p>
        </w:tc>
        <w:tc>
          <w:tcPr>
            <w:tcW w:w="1405" w:type="pct"/>
          </w:tcPr>
          <w:p w14:paraId="7CDCAE4C" w14:textId="1F04C320" w:rsidR="00995EE3" w:rsidRDefault="00995EE3" w:rsidP="00416089">
            <w:pPr>
              <w:spacing w:after="0"/>
            </w:pPr>
            <w:r w:rsidRPr="00791369">
              <w:rPr>
                <w:rFonts w:asciiTheme="majorHAnsi" w:hAnsiTheme="majorHAnsi"/>
              </w:rPr>
              <w:t>Aprobado (</w:t>
            </w:r>
            <w:r w:rsidRPr="00791369">
              <w:rPr>
                <w:rFonts w:ascii="Cambria" w:hAnsi="Cambria"/>
              </w:rPr>
              <w:t>µ</w:t>
            </w:r>
            <w:r w:rsidRPr="00791369">
              <w:rPr>
                <w:rFonts w:asciiTheme="majorHAnsi" w:hAnsiTheme="majorHAnsi"/>
              </w:rPr>
              <w:t>:</w:t>
            </w:r>
            <w:r>
              <w:rPr>
                <w:rFonts w:asciiTheme="majorHAnsi" w:hAnsiTheme="majorHAnsi"/>
              </w:rPr>
              <w:t>10</w:t>
            </w:r>
            <w:r w:rsidRPr="00791369">
              <w:rPr>
                <w:rFonts w:asciiTheme="majorHAnsi" w:hAnsiTheme="majorHAnsi"/>
              </w:rPr>
              <w:t>)</w:t>
            </w:r>
          </w:p>
        </w:tc>
      </w:tr>
    </w:tbl>
    <w:p w14:paraId="7CDCAE4E" w14:textId="77777777" w:rsidR="00F10D49" w:rsidRDefault="00F10D49" w:rsidP="00B75DFC">
      <w:pPr>
        <w:rPr>
          <w:rFonts w:asciiTheme="majorHAnsi" w:hAnsiTheme="majorHAnsi"/>
        </w:rPr>
      </w:pPr>
    </w:p>
    <w:p w14:paraId="7CDCAE4F" w14:textId="43E9DF55" w:rsidR="00DE64CD" w:rsidRPr="0081730F" w:rsidRDefault="00DE64CD" w:rsidP="00B75DFC">
      <w:r w:rsidRPr="0081730F">
        <w:t xml:space="preserve">Los certificados de calibración se presentan en el </w:t>
      </w:r>
      <w:r w:rsidR="007C303A" w:rsidRPr="0081730F">
        <w:t xml:space="preserve">Anexo </w:t>
      </w:r>
      <w:r w:rsidR="007C303A" w:rsidRPr="0081730F">
        <w:fldChar w:fldCharType="begin"/>
      </w:r>
      <w:r w:rsidR="007C303A" w:rsidRPr="0081730F">
        <w:instrText xml:space="preserve"> REF _Ref358295278 \w \h </w:instrText>
      </w:r>
      <w:r w:rsidR="0081730F">
        <w:instrText xml:space="preserve"> \* MERGEFORMAT </w:instrText>
      </w:r>
      <w:r w:rsidR="007C303A" w:rsidRPr="0081730F">
        <w:fldChar w:fldCharType="separate"/>
      </w:r>
      <w:r w:rsidR="00B50915" w:rsidRPr="0081730F">
        <w:t>6.1</w:t>
      </w:r>
      <w:r w:rsidR="007C303A" w:rsidRPr="0081730F">
        <w:fldChar w:fldCharType="end"/>
      </w:r>
    </w:p>
    <w:p w14:paraId="7CDCAE50" w14:textId="77777777" w:rsidR="00DE64CD" w:rsidRDefault="00DE64CD" w:rsidP="00DE64CD">
      <w:pPr>
        <w:pStyle w:val="Ttulo2"/>
      </w:pPr>
      <w:bookmarkStart w:id="9" w:name="_Toc369247173"/>
      <w:r>
        <w:t>Condiciones meteorológicas</w:t>
      </w:r>
      <w:bookmarkEnd w:id="9"/>
    </w:p>
    <w:p w14:paraId="7CDCAE51" w14:textId="41EEC00F" w:rsidR="00DE64CD" w:rsidRDefault="00DE64CD" w:rsidP="00DE64CD">
      <w:r>
        <w:t xml:space="preserve">Las mediciones se realizaron durante </w:t>
      </w:r>
      <w:r w:rsidR="007C303A">
        <w:t>l</w:t>
      </w:r>
      <w:r>
        <w:t>os días</w:t>
      </w:r>
      <w:r w:rsidR="007C303A">
        <w:t xml:space="preserve"> </w:t>
      </w:r>
      <w:r w:rsidR="002D174A">
        <w:t>2</w:t>
      </w:r>
      <w:r w:rsidR="0016537E">
        <w:t>4</w:t>
      </w:r>
      <w:r w:rsidR="002D174A">
        <w:t xml:space="preserve"> de Julio</w:t>
      </w:r>
      <w:r>
        <w:t xml:space="preserve"> en horario </w:t>
      </w:r>
      <w:r w:rsidR="00707E8F">
        <w:t>diurno</w:t>
      </w:r>
      <w:r>
        <w:t>.</w:t>
      </w:r>
      <w:r w:rsidR="00F82F64">
        <w:t xml:space="preserve"> </w:t>
      </w:r>
      <w:r w:rsidR="002D174A">
        <w:t>6</w:t>
      </w:r>
      <w:r w:rsidR="0016537E">
        <w:t xml:space="preserve"> de Julio horario nocturno,</w:t>
      </w:r>
      <w:r w:rsidR="002D174A">
        <w:t xml:space="preserve"> y 9 de agosto</w:t>
      </w:r>
      <w:r w:rsidR="0016537E">
        <w:t xml:space="preserve"> horario AM.</w:t>
      </w:r>
      <w:r w:rsidR="00F82F64">
        <w:t xml:space="preserve"> </w:t>
      </w:r>
      <w:r>
        <w:t>El detalle de las condiciones meteorológicas durante la inspección, es el siguiente:</w:t>
      </w:r>
    </w:p>
    <w:p w14:paraId="7CDCAE52" w14:textId="763F54E3" w:rsidR="00DE64CD" w:rsidRPr="0081730F" w:rsidRDefault="00DE64CD" w:rsidP="00DE64CD">
      <w:pPr>
        <w:pStyle w:val="Prrafodelista"/>
        <w:numPr>
          <w:ilvl w:val="0"/>
          <w:numId w:val="38"/>
        </w:numPr>
        <w:spacing w:after="200" w:line="276" w:lineRule="auto"/>
        <w:jc w:val="left"/>
        <w:rPr>
          <w:rFonts w:ascii="Optima" w:eastAsia="MS Mincho" w:hAnsi="Optima"/>
          <w:lang w:eastAsia="es-ES"/>
        </w:rPr>
      </w:pPr>
      <w:r w:rsidRPr="0081730F">
        <w:rPr>
          <w:rFonts w:ascii="Optima" w:eastAsia="MS Mincho" w:hAnsi="Optima"/>
          <w:lang w:eastAsia="es-ES"/>
        </w:rPr>
        <w:t xml:space="preserve">Día 1 - </w:t>
      </w:r>
      <w:r w:rsidR="002D174A">
        <w:rPr>
          <w:rFonts w:ascii="Optima" w:eastAsia="MS Mincho" w:hAnsi="Optima"/>
          <w:lang w:eastAsia="es-ES"/>
        </w:rPr>
        <w:t>2</w:t>
      </w:r>
      <w:r w:rsidR="0016537E">
        <w:rPr>
          <w:rFonts w:ascii="Optima" w:eastAsia="MS Mincho" w:hAnsi="Optima"/>
          <w:lang w:eastAsia="es-ES"/>
        </w:rPr>
        <w:t>4</w:t>
      </w:r>
      <w:r w:rsidRPr="0081730F">
        <w:rPr>
          <w:rFonts w:ascii="Optima" w:eastAsia="MS Mincho" w:hAnsi="Optima"/>
          <w:lang w:eastAsia="es-ES"/>
        </w:rPr>
        <w:t xml:space="preserve"> de </w:t>
      </w:r>
      <w:r w:rsidR="002D174A">
        <w:rPr>
          <w:rFonts w:ascii="Optima" w:eastAsia="MS Mincho" w:hAnsi="Optima"/>
          <w:lang w:eastAsia="es-ES"/>
        </w:rPr>
        <w:t>julio</w:t>
      </w:r>
      <w:r w:rsidRPr="0081730F">
        <w:rPr>
          <w:rFonts w:ascii="Optima" w:eastAsia="MS Mincho" w:hAnsi="Optima"/>
          <w:lang w:eastAsia="es-ES"/>
        </w:rPr>
        <w:t xml:space="preserve">: Cielos </w:t>
      </w:r>
      <w:r w:rsidR="002D174A">
        <w:rPr>
          <w:rFonts w:ascii="Optima" w:eastAsia="MS Mincho" w:hAnsi="Optima"/>
          <w:lang w:eastAsia="es-ES"/>
        </w:rPr>
        <w:t>cubiertos</w:t>
      </w:r>
      <w:r w:rsidRPr="0081730F">
        <w:rPr>
          <w:rFonts w:ascii="Optima" w:eastAsia="MS Mincho" w:hAnsi="Optima"/>
          <w:lang w:eastAsia="es-ES"/>
        </w:rPr>
        <w:t>,</w:t>
      </w:r>
      <w:r w:rsidR="00716850" w:rsidRPr="0081730F">
        <w:rPr>
          <w:rFonts w:ascii="Optima" w:eastAsia="MS Mincho" w:hAnsi="Optima"/>
          <w:lang w:eastAsia="es-ES"/>
        </w:rPr>
        <w:t xml:space="preserve"> presencia de ll</w:t>
      </w:r>
      <w:r w:rsidR="002D174A">
        <w:rPr>
          <w:rFonts w:ascii="Optima" w:eastAsia="MS Mincho" w:hAnsi="Optima"/>
          <w:lang w:eastAsia="es-ES"/>
        </w:rPr>
        <w:t>ovizna</w:t>
      </w:r>
      <w:r w:rsidR="009B4C45" w:rsidRPr="0081730F">
        <w:rPr>
          <w:rFonts w:ascii="Optima" w:eastAsia="MS Mincho" w:hAnsi="Optima"/>
          <w:lang w:eastAsia="es-ES"/>
        </w:rPr>
        <w:t>. Horario de medición</w:t>
      </w:r>
      <w:r w:rsidRPr="0081730F">
        <w:rPr>
          <w:rFonts w:ascii="Optima" w:eastAsia="MS Mincho" w:hAnsi="Optima"/>
          <w:lang w:eastAsia="es-ES"/>
        </w:rPr>
        <w:t xml:space="preserve"> </w:t>
      </w:r>
      <w:r w:rsidR="009B4C45" w:rsidRPr="0081730F">
        <w:rPr>
          <w:rFonts w:ascii="Optima" w:eastAsia="MS Mincho" w:hAnsi="Optima"/>
          <w:lang w:eastAsia="es-ES"/>
        </w:rPr>
        <w:t>diurno y nocturno</w:t>
      </w:r>
    </w:p>
    <w:p w14:paraId="7CDCAE53" w14:textId="144BA078" w:rsidR="00DE64CD" w:rsidRPr="0081730F" w:rsidRDefault="00716850" w:rsidP="00DE64CD">
      <w:pPr>
        <w:pStyle w:val="Prrafodelista"/>
        <w:numPr>
          <w:ilvl w:val="0"/>
          <w:numId w:val="38"/>
        </w:numPr>
        <w:spacing w:after="200" w:line="276" w:lineRule="auto"/>
        <w:jc w:val="left"/>
        <w:rPr>
          <w:rFonts w:ascii="Optima" w:eastAsia="MS Mincho" w:hAnsi="Optima"/>
          <w:lang w:eastAsia="es-ES"/>
        </w:rPr>
      </w:pPr>
      <w:r w:rsidRPr="0081730F">
        <w:rPr>
          <w:rFonts w:ascii="Optima" w:eastAsia="MS Mincho" w:hAnsi="Optima"/>
          <w:lang w:eastAsia="es-ES"/>
        </w:rPr>
        <w:t xml:space="preserve">Día 2 </w:t>
      </w:r>
      <w:r w:rsidR="00F82F64" w:rsidRPr="0081730F">
        <w:rPr>
          <w:rFonts w:ascii="Optima" w:eastAsia="MS Mincho" w:hAnsi="Optima"/>
          <w:lang w:eastAsia="es-ES"/>
        </w:rPr>
        <w:t>-</w:t>
      </w:r>
      <w:r w:rsidRPr="0081730F">
        <w:rPr>
          <w:rFonts w:ascii="Optima" w:eastAsia="MS Mincho" w:hAnsi="Optima"/>
          <w:lang w:eastAsia="es-ES"/>
        </w:rPr>
        <w:t xml:space="preserve"> </w:t>
      </w:r>
      <w:r w:rsidR="0016537E">
        <w:rPr>
          <w:rFonts w:ascii="Optima" w:eastAsia="MS Mincho" w:hAnsi="Optima"/>
          <w:lang w:eastAsia="es-ES"/>
        </w:rPr>
        <w:t>26</w:t>
      </w:r>
      <w:r w:rsidR="00F82F64" w:rsidRPr="0081730F">
        <w:rPr>
          <w:rFonts w:ascii="Optima" w:eastAsia="MS Mincho" w:hAnsi="Optima"/>
          <w:lang w:eastAsia="es-ES"/>
        </w:rPr>
        <w:t xml:space="preserve"> </w:t>
      </w:r>
      <w:r w:rsidR="00DE64CD" w:rsidRPr="0081730F">
        <w:rPr>
          <w:rFonts w:ascii="Optima" w:eastAsia="MS Mincho" w:hAnsi="Optima"/>
          <w:lang w:eastAsia="es-ES"/>
        </w:rPr>
        <w:t xml:space="preserve">de </w:t>
      </w:r>
      <w:r w:rsidR="0016537E">
        <w:rPr>
          <w:rFonts w:ascii="Optima" w:eastAsia="MS Mincho" w:hAnsi="Optima"/>
          <w:lang w:eastAsia="es-ES"/>
        </w:rPr>
        <w:t>julio</w:t>
      </w:r>
      <w:r w:rsidR="00DE64CD" w:rsidRPr="0081730F">
        <w:rPr>
          <w:rFonts w:ascii="Optima" w:eastAsia="MS Mincho" w:hAnsi="Optima"/>
          <w:lang w:eastAsia="es-ES"/>
        </w:rPr>
        <w:t xml:space="preserve">: Cielos </w:t>
      </w:r>
      <w:r w:rsidRPr="0081730F">
        <w:rPr>
          <w:rFonts w:ascii="Optima" w:eastAsia="MS Mincho" w:hAnsi="Optima"/>
          <w:lang w:eastAsia="es-ES"/>
        </w:rPr>
        <w:t>despejados</w:t>
      </w:r>
      <w:r w:rsidR="009048F9">
        <w:rPr>
          <w:rFonts w:ascii="Optima" w:eastAsia="MS Mincho" w:hAnsi="Optima"/>
          <w:lang w:eastAsia="es-ES"/>
        </w:rPr>
        <w:t xml:space="preserve">, sin presencia </w:t>
      </w:r>
      <w:r w:rsidR="00DE64CD" w:rsidRPr="0081730F">
        <w:rPr>
          <w:rFonts w:ascii="Optima" w:eastAsia="MS Mincho" w:hAnsi="Optima"/>
          <w:lang w:eastAsia="es-ES"/>
        </w:rPr>
        <w:t xml:space="preserve">de lluvia. Horario de medición </w:t>
      </w:r>
      <w:r w:rsidR="002D174A">
        <w:rPr>
          <w:rFonts w:ascii="Optima" w:eastAsia="MS Mincho" w:hAnsi="Optima"/>
          <w:lang w:eastAsia="es-ES"/>
        </w:rPr>
        <w:t>AM</w:t>
      </w:r>
      <w:r w:rsidR="00DE64CD" w:rsidRPr="0081730F">
        <w:rPr>
          <w:rFonts w:ascii="Optima" w:eastAsia="MS Mincho" w:hAnsi="Optima"/>
          <w:lang w:eastAsia="es-ES"/>
        </w:rPr>
        <w:t>.</w:t>
      </w:r>
    </w:p>
    <w:p w14:paraId="47E0257B" w14:textId="64FE6177" w:rsidR="00F82F64" w:rsidRPr="0081730F" w:rsidRDefault="00F82F64" w:rsidP="00DE64CD">
      <w:pPr>
        <w:pStyle w:val="Prrafodelista"/>
        <w:numPr>
          <w:ilvl w:val="0"/>
          <w:numId w:val="38"/>
        </w:numPr>
        <w:spacing w:after="200" w:line="276" w:lineRule="auto"/>
        <w:jc w:val="left"/>
        <w:rPr>
          <w:rFonts w:ascii="Optima" w:eastAsia="MS Mincho" w:hAnsi="Optima"/>
          <w:lang w:eastAsia="es-ES"/>
        </w:rPr>
      </w:pPr>
      <w:r w:rsidRPr="0081730F">
        <w:rPr>
          <w:rFonts w:ascii="Optima" w:eastAsia="MS Mincho" w:hAnsi="Optima"/>
          <w:lang w:eastAsia="es-ES"/>
        </w:rPr>
        <w:t xml:space="preserve">Día 3 </w:t>
      </w:r>
      <w:r w:rsidR="002D174A">
        <w:rPr>
          <w:rFonts w:ascii="Optima" w:eastAsia="MS Mincho" w:hAnsi="Optima"/>
          <w:lang w:eastAsia="es-ES"/>
        </w:rPr>
        <w:t>–</w:t>
      </w:r>
      <w:r w:rsidRPr="0081730F">
        <w:rPr>
          <w:rFonts w:ascii="Optima" w:eastAsia="MS Mincho" w:hAnsi="Optima"/>
          <w:lang w:eastAsia="es-ES"/>
        </w:rPr>
        <w:t xml:space="preserve"> </w:t>
      </w:r>
      <w:r w:rsidR="0016537E">
        <w:rPr>
          <w:rFonts w:ascii="Optima" w:eastAsia="MS Mincho" w:hAnsi="Optima"/>
          <w:lang w:eastAsia="es-ES"/>
        </w:rPr>
        <w:t>27</w:t>
      </w:r>
      <w:r w:rsidR="002D174A">
        <w:rPr>
          <w:rFonts w:ascii="Optima" w:eastAsia="MS Mincho" w:hAnsi="Optima"/>
          <w:lang w:eastAsia="es-ES"/>
        </w:rPr>
        <w:t xml:space="preserve"> de </w:t>
      </w:r>
      <w:r w:rsidR="0016537E">
        <w:rPr>
          <w:rFonts w:ascii="Optima" w:eastAsia="MS Mincho" w:hAnsi="Optima"/>
          <w:lang w:eastAsia="es-ES"/>
        </w:rPr>
        <w:t>julio</w:t>
      </w:r>
      <w:r w:rsidRPr="0081730F">
        <w:rPr>
          <w:rFonts w:ascii="Optima" w:eastAsia="MS Mincho" w:hAnsi="Optima"/>
          <w:lang w:eastAsia="es-ES"/>
        </w:rPr>
        <w:t>:</w:t>
      </w:r>
      <w:r w:rsidR="00707E8F" w:rsidRPr="0081730F">
        <w:rPr>
          <w:rFonts w:ascii="Optima" w:eastAsia="MS Mincho" w:hAnsi="Optima"/>
          <w:lang w:eastAsia="es-ES"/>
        </w:rPr>
        <w:t xml:space="preserve"> Cielos </w:t>
      </w:r>
      <w:r w:rsidR="002D174A">
        <w:rPr>
          <w:rFonts w:ascii="Optima" w:eastAsia="MS Mincho" w:hAnsi="Optima"/>
          <w:lang w:eastAsia="es-ES"/>
        </w:rPr>
        <w:t>despejados, ausencia de lluvia</w:t>
      </w:r>
      <w:r w:rsidR="009B4C45" w:rsidRPr="0081730F">
        <w:rPr>
          <w:rFonts w:ascii="Optima" w:eastAsia="MS Mincho" w:hAnsi="Optima"/>
          <w:lang w:eastAsia="es-ES"/>
        </w:rPr>
        <w:t>. Horario de medición</w:t>
      </w:r>
      <w:r w:rsidR="002D174A">
        <w:rPr>
          <w:rFonts w:ascii="Optima" w:eastAsia="MS Mincho" w:hAnsi="Optima"/>
          <w:lang w:eastAsia="es-ES"/>
        </w:rPr>
        <w:t xml:space="preserve"> AM</w:t>
      </w:r>
      <w:r w:rsidR="009B4C45" w:rsidRPr="0081730F">
        <w:rPr>
          <w:rFonts w:ascii="Optima" w:eastAsia="MS Mincho" w:hAnsi="Optima"/>
          <w:lang w:eastAsia="es-ES"/>
        </w:rPr>
        <w:t>.</w:t>
      </w:r>
    </w:p>
    <w:p w14:paraId="2E086CCC" w14:textId="77777777" w:rsidR="00995EE3" w:rsidRDefault="00995EE3" w:rsidP="00F82F64">
      <w:pPr>
        <w:pStyle w:val="Prrafodelista"/>
        <w:spacing w:after="200" w:line="276" w:lineRule="auto"/>
        <w:jc w:val="left"/>
      </w:pPr>
    </w:p>
    <w:p w14:paraId="7CDCAE54" w14:textId="77777777" w:rsidR="00DE64CD" w:rsidRDefault="002E7008" w:rsidP="002E7008">
      <w:pPr>
        <w:pStyle w:val="Ttulo2"/>
      </w:pPr>
      <w:bookmarkStart w:id="10" w:name="_Toc369247174"/>
      <w:r>
        <w:t>Recorrido</w:t>
      </w:r>
      <w:bookmarkEnd w:id="10"/>
    </w:p>
    <w:p w14:paraId="7CDCAE55" w14:textId="06582C5F" w:rsidR="004E6AA6" w:rsidRPr="0031502F" w:rsidRDefault="002E7008" w:rsidP="006D59ED">
      <w:r w:rsidRPr="0031502F">
        <w:t>Como se mencionó</w:t>
      </w:r>
      <w:r w:rsidR="003F2FEB">
        <w:t>,</w:t>
      </w:r>
      <w:r w:rsidRPr="0031502F">
        <w:t xml:space="preserve"> el recorrido realizado incluyó las principales fuentes identificadas en el interior de la instalación, más </w:t>
      </w:r>
      <w:r w:rsidR="00F75CD3">
        <w:t xml:space="preserve">receptores sensibles cercanos </w:t>
      </w:r>
      <w:r w:rsidR="00C636A6" w:rsidRPr="006D59ED">
        <w:t>(casas principalmente) ubicad</w:t>
      </w:r>
      <w:r w:rsidR="003F2FEB">
        <w:t>a</w:t>
      </w:r>
      <w:r w:rsidR="00C636A6" w:rsidRPr="006D59ED">
        <w:t>s en las cercanías de estas fuentes.</w:t>
      </w:r>
    </w:p>
    <w:p w14:paraId="7CDCAE58" w14:textId="77777777" w:rsidR="003179CC" w:rsidRDefault="003179CC" w:rsidP="002E7008">
      <w:pPr>
        <w:sectPr w:rsidR="003179CC" w:rsidSect="00453DAD">
          <w:headerReference w:type="default" r:id="rId16"/>
          <w:footerReference w:type="default" r:id="rId17"/>
          <w:footerReference w:type="first" r:id="rId18"/>
          <w:pgSz w:w="12240" w:h="15840" w:code="1"/>
          <w:pgMar w:top="2381" w:right="1701" w:bottom="1418" w:left="1701" w:header="709" w:footer="709" w:gutter="0"/>
          <w:cols w:space="708"/>
          <w:titlePg/>
          <w:docGrid w:linePitch="360"/>
        </w:sectPr>
      </w:pPr>
    </w:p>
    <w:p w14:paraId="7CDCAE59" w14:textId="77777777" w:rsidR="002605B9" w:rsidRDefault="002605B9" w:rsidP="00416089">
      <w:pPr>
        <w:pStyle w:val="Epgrafe"/>
        <w:jc w:val="left"/>
        <w:rPr>
          <w:rFonts w:asciiTheme="majorHAnsi" w:hAnsiTheme="majorHAnsi"/>
          <w:color w:val="auto"/>
          <w:sz w:val="22"/>
        </w:rPr>
      </w:pPr>
      <w:bookmarkStart w:id="11" w:name="_Ref356204748"/>
    </w:p>
    <w:p w14:paraId="7CDCAE5A" w14:textId="77777777" w:rsidR="00276EDE" w:rsidRDefault="003179CC" w:rsidP="002C5107">
      <w:pPr>
        <w:pStyle w:val="Epgrafe"/>
        <w:spacing w:after="0"/>
        <w:rPr>
          <w:rFonts w:asciiTheme="majorHAnsi" w:hAnsiTheme="majorHAnsi"/>
          <w:color w:val="auto"/>
          <w:sz w:val="22"/>
        </w:rPr>
      </w:pPr>
      <w:bookmarkStart w:id="12" w:name="_Toc369247180"/>
      <w:r w:rsidRPr="003179CC">
        <w:rPr>
          <w:rFonts w:asciiTheme="majorHAnsi" w:hAnsiTheme="majorHAnsi"/>
          <w:color w:val="auto"/>
          <w:sz w:val="22"/>
        </w:rPr>
        <w:t xml:space="preserve">Figura N° </w:t>
      </w:r>
      <w:r w:rsidRPr="003179CC">
        <w:rPr>
          <w:rFonts w:asciiTheme="majorHAnsi" w:hAnsiTheme="majorHAnsi"/>
          <w:color w:val="auto"/>
          <w:sz w:val="22"/>
        </w:rPr>
        <w:fldChar w:fldCharType="begin"/>
      </w:r>
      <w:r w:rsidRPr="003179CC">
        <w:rPr>
          <w:rFonts w:asciiTheme="majorHAnsi" w:hAnsiTheme="majorHAnsi"/>
          <w:color w:val="auto"/>
          <w:sz w:val="22"/>
        </w:rPr>
        <w:instrText xml:space="preserve"> SEQ Figura_N° \* ARABIC </w:instrText>
      </w:r>
      <w:r w:rsidRPr="003179CC">
        <w:rPr>
          <w:rFonts w:asciiTheme="majorHAnsi" w:hAnsiTheme="majorHAnsi"/>
          <w:color w:val="auto"/>
          <w:sz w:val="22"/>
        </w:rPr>
        <w:fldChar w:fldCharType="separate"/>
      </w:r>
      <w:r w:rsidR="00394EE5">
        <w:rPr>
          <w:rFonts w:asciiTheme="majorHAnsi" w:hAnsiTheme="majorHAnsi"/>
          <w:noProof/>
          <w:color w:val="auto"/>
          <w:sz w:val="22"/>
        </w:rPr>
        <w:t>1</w:t>
      </w:r>
      <w:r w:rsidRPr="003179CC">
        <w:rPr>
          <w:rFonts w:asciiTheme="majorHAnsi" w:hAnsiTheme="majorHAnsi"/>
          <w:color w:val="auto"/>
          <w:sz w:val="22"/>
        </w:rPr>
        <w:fldChar w:fldCharType="end"/>
      </w:r>
      <w:bookmarkEnd w:id="11"/>
      <w:r>
        <w:rPr>
          <w:rFonts w:asciiTheme="majorHAnsi" w:hAnsiTheme="majorHAnsi"/>
          <w:color w:val="auto"/>
          <w:sz w:val="22"/>
        </w:rPr>
        <w:t xml:space="preserve"> – Recorrido realizado</w:t>
      </w:r>
      <w:r w:rsidR="00A517F9">
        <w:rPr>
          <w:rFonts w:asciiTheme="majorHAnsi" w:hAnsiTheme="majorHAnsi"/>
          <w:color w:val="auto"/>
          <w:sz w:val="22"/>
        </w:rPr>
        <w:t xml:space="preserve"> día 1</w:t>
      </w:r>
      <w:bookmarkEnd w:id="12"/>
    </w:p>
    <w:p w14:paraId="7CDCAE5B" w14:textId="46EE34D1" w:rsidR="003179CC" w:rsidRDefault="00A44A38" w:rsidP="002C5107">
      <w:pPr>
        <w:pStyle w:val="Epgrafe"/>
        <w:spacing w:after="0"/>
        <w:jc w:val="left"/>
        <w:rPr>
          <w:rFonts w:asciiTheme="majorHAnsi" w:hAnsiTheme="majorHAnsi"/>
          <w:color w:val="auto"/>
          <w:sz w:val="22"/>
        </w:rPr>
      </w:pPr>
      <w:r w:rsidRPr="00A44A38">
        <w:rPr>
          <w:rFonts w:asciiTheme="majorHAnsi" w:hAnsiTheme="majorHAnsi"/>
          <w:noProof/>
          <w:color w:val="auto"/>
          <w:sz w:val="22"/>
          <w:lang w:eastAsia="es-CL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4049825F" wp14:editId="165075C4">
                <wp:simplePos x="0" y="0"/>
                <wp:positionH relativeFrom="column">
                  <wp:posOffset>2466975</wp:posOffset>
                </wp:positionH>
                <wp:positionV relativeFrom="paragraph">
                  <wp:posOffset>2054860</wp:posOffset>
                </wp:positionV>
                <wp:extent cx="673735" cy="136525"/>
                <wp:effectExtent l="38100" t="38100" r="69215" b="130175"/>
                <wp:wrapNone/>
                <wp:docPr id="22" name="22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3735" cy="1365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22 Conector recto de flecha" o:spid="_x0000_s1026" type="#_x0000_t32" style="position:absolute;margin-left:194.25pt;margin-top:161.8pt;width:53.05pt;height:10.7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" strokecolor="black [3200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A44A38">
        <w:rPr>
          <w:rFonts w:asciiTheme="majorHAnsi" w:hAnsiTheme="majorHAnsi"/>
          <w:noProof/>
          <w:color w:val="auto"/>
          <w:sz w:val="22"/>
          <w:lang w:eastAsia="es-CL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13FF5A9E" wp14:editId="32021E48">
                <wp:simplePos x="0" y="0"/>
                <wp:positionH relativeFrom="column">
                  <wp:posOffset>1168400</wp:posOffset>
                </wp:positionH>
                <wp:positionV relativeFrom="paragraph">
                  <wp:posOffset>1916430</wp:posOffset>
                </wp:positionV>
                <wp:extent cx="1297305" cy="274955"/>
                <wp:effectExtent l="0" t="0" r="17145" b="10795"/>
                <wp:wrapNone/>
                <wp:docPr id="20" name="20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7305" cy="27495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B27B55" w14:textId="77777777" w:rsidR="000E328B" w:rsidRPr="00D57CD6" w:rsidRDefault="000E328B" w:rsidP="00A44A38">
                            <w:pPr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Agrícola El Monte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20 Cuadro de texto" o:spid="_x0000_s1026" type="#_x0000_t202" style="position:absolute;margin-left:92pt;margin-top:150.9pt;width:102.15pt;height:21.6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" fillcolor="black [3200]" strokecolor="black [1600]" strokeweight="2pt">
                <v:textbox>
                  <w:txbxContent>
                    <w:p w14:paraId="5CB27B55" w14:textId="77777777" w:rsidR="000E328B" w:rsidRPr="00D57CD6" w:rsidRDefault="000E328B" w:rsidP="00A44A38">
                      <w:pPr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Agrícola El Monte</w:t>
                      </w:r>
                    </w:p>
                  </w:txbxContent>
                </v:textbox>
              </v:shape>
            </w:pict>
          </mc:Fallback>
        </mc:AlternateContent>
      </w:r>
      <w:r w:rsidR="002C5107" w:rsidRPr="003179CC">
        <w:rPr>
          <w:noProof/>
          <w:lang w:eastAsia="es-CL"/>
        </w:rPr>
        <w:drawing>
          <wp:anchor distT="0" distB="0" distL="114300" distR="114300" simplePos="0" relativeHeight="251751424" behindDoc="0" locked="0" layoutInCell="1" allowOverlap="1" wp14:anchorId="4DD466B4" wp14:editId="61C086D9">
            <wp:simplePos x="0" y="0"/>
            <wp:positionH relativeFrom="column">
              <wp:posOffset>6256313</wp:posOffset>
            </wp:positionH>
            <wp:positionV relativeFrom="paragraph">
              <wp:posOffset>102723</wp:posOffset>
            </wp:positionV>
            <wp:extent cx="478155" cy="584200"/>
            <wp:effectExtent l="0" t="0" r="0" b="6350"/>
            <wp:wrapNone/>
            <wp:docPr id="40" name="Imagen 40" descr="C:\Users\jrodriguez\AppData\Local\Microsoft\Windows\Temporary Internet Files\Content.IE5\4WF0DONL\MC900239015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rodriguez\AppData\Local\Microsoft\Windows\Temporary Internet Files\Content.IE5\4WF0DONL\MC900239015[1].wm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4C45">
        <w:rPr>
          <w:noProof/>
          <w:lang w:eastAsia="es-CL"/>
        </w:rPr>
        <w:drawing>
          <wp:inline distT="0" distB="0" distL="0" distR="0" wp14:anchorId="19F65E22" wp14:editId="4626FC30">
            <wp:extent cx="6815656" cy="4787999"/>
            <wp:effectExtent l="0" t="0" r="4445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id:image001.jpg@01CEA010.6278AE0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5656" cy="4787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CAE5C" w14:textId="27C2B03A" w:rsidR="003179CC" w:rsidRPr="00A44A38" w:rsidRDefault="003179CC" w:rsidP="002C5107">
      <w:pPr>
        <w:spacing w:after="0"/>
      </w:pPr>
      <w:r w:rsidRPr="00A44A38">
        <w:t>Fuente: Elaboración propia</w:t>
      </w:r>
    </w:p>
    <w:p w14:paraId="7CDCAE5D" w14:textId="77777777" w:rsidR="002605B9" w:rsidRDefault="002605B9" w:rsidP="009B4C45">
      <w:pPr>
        <w:spacing w:after="0"/>
        <w:jc w:val="center"/>
      </w:pPr>
    </w:p>
    <w:p w14:paraId="7CDCAE5E" w14:textId="77777777" w:rsidR="00A517F9" w:rsidRDefault="00A517F9" w:rsidP="002605B9">
      <w:pPr>
        <w:spacing w:after="0"/>
      </w:pPr>
    </w:p>
    <w:p w14:paraId="7CDCAE62" w14:textId="4A2472F7" w:rsidR="00626486" w:rsidRDefault="00A517F9" w:rsidP="00A517F9">
      <w:pPr>
        <w:pStyle w:val="Epgrafe"/>
        <w:spacing w:after="0"/>
        <w:jc w:val="left"/>
        <w:rPr>
          <w:rFonts w:asciiTheme="majorHAnsi" w:hAnsiTheme="majorHAnsi"/>
          <w:color w:val="auto"/>
          <w:sz w:val="22"/>
        </w:rPr>
      </w:pPr>
      <w:bookmarkStart w:id="13" w:name="_Toc369247181"/>
      <w:r w:rsidRPr="003179CC">
        <w:rPr>
          <w:rFonts w:asciiTheme="majorHAnsi" w:hAnsiTheme="majorHAnsi"/>
          <w:color w:val="auto"/>
          <w:sz w:val="22"/>
        </w:rPr>
        <w:t xml:space="preserve">Figura N° </w:t>
      </w:r>
      <w:r w:rsidRPr="003179CC">
        <w:rPr>
          <w:rFonts w:asciiTheme="majorHAnsi" w:hAnsiTheme="majorHAnsi"/>
          <w:color w:val="auto"/>
          <w:sz w:val="22"/>
        </w:rPr>
        <w:fldChar w:fldCharType="begin"/>
      </w:r>
      <w:r w:rsidRPr="003179CC">
        <w:rPr>
          <w:rFonts w:asciiTheme="majorHAnsi" w:hAnsiTheme="majorHAnsi"/>
          <w:color w:val="auto"/>
          <w:sz w:val="22"/>
        </w:rPr>
        <w:instrText xml:space="preserve"> SEQ Figura_N° \* ARABIC </w:instrText>
      </w:r>
      <w:r w:rsidRPr="003179CC">
        <w:rPr>
          <w:rFonts w:asciiTheme="majorHAnsi" w:hAnsiTheme="majorHAnsi"/>
          <w:color w:val="auto"/>
          <w:sz w:val="22"/>
        </w:rPr>
        <w:fldChar w:fldCharType="separate"/>
      </w:r>
      <w:r w:rsidR="00394EE5">
        <w:rPr>
          <w:rFonts w:asciiTheme="majorHAnsi" w:hAnsiTheme="majorHAnsi"/>
          <w:noProof/>
          <w:color w:val="auto"/>
          <w:sz w:val="22"/>
        </w:rPr>
        <w:t>2</w:t>
      </w:r>
      <w:r w:rsidRPr="003179CC">
        <w:rPr>
          <w:rFonts w:asciiTheme="majorHAnsi" w:hAnsiTheme="majorHAnsi"/>
          <w:color w:val="auto"/>
          <w:sz w:val="22"/>
        </w:rPr>
        <w:fldChar w:fldCharType="end"/>
      </w:r>
      <w:r>
        <w:rPr>
          <w:rFonts w:asciiTheme="majorHAnsi" w:hAnsiTheme="majorHAnsi"/>
          <w:color w:val="auto"/>
          <w:sz w:val="22"/>
        </w:rPr>
        <w:t xml:space="preserve"> – Recorrido realizado día 2</w:t>
      </w:r>
      <w:bookmarkEnd w:id="13"/>
    </w:p>
    <w:p w14:paraId="7CDCAE64" w14:textId="7FD11656" w:rsidR="007A7421" w:rsidRDefault="00A44A38" w:rsidP="00A517F9">
      <w:pPr>
        <w:pStyle w:val="Epgrafe"/>
        <w:spacing w:after="0"/>
        <w:jc w:val="left"/>
        <w:rPr>
          <w:rFonts w:asciiTheme="majorHAnsi" w:hAnsiTheme="majorHAnsi"/>
          <w:color w:val="auto"/>
          <w:sz w:val="22"/>
        </w:rPr>
      </w:pPr>
      <w:r w:rsidRPr="00A44A38">
        <w:rPr>
          <w:rFonts w:asciiTheme="majorHAnsi" w:hAnsiTheme="majorHAnsi"/>
          <w:noProof/>
          <w:color w:val="auto"/>
          <w:sz w:val="22"/>
          <w:lang w:eastAsia="es-CL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7BC953D1" wp14:editId="249AAB83">
                <wp:simplePos x="0" y="0"/>
                <wp:positionH relativeFrom="column">
                  <wp:posOffset>2432050</wp:posOffset>
                </wp:positionH>
                <wp:positionV relativeFrom="paragraph">
                  <wp:posOffset>2075815</wp:posOffset>
                </wp:positionV>
                <wp:extent cx="673735" cy="136525"/>
                <wp:effectExtent l="38100" t="38100" r="69215" b="130175"/>
                <wp:wrapNone/>
                <wp:docPr id="19" name="19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3735" cy="1365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19 Conector recto de flecha" o:spid="_x0000_s1026" type="#_x0000_t32" style="position:absolute;margin-left:191.5pt;margin-top:163.45pt;width:53.05pt;height:10.7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" strokecolor="black [3200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A44A38">
        <w:rPr>
          <w:rFonts w:asciiTheme="majorHAnsi" w:hAnsiTheme="majorHAnsi"/>
          <w:noProof/>
          <w:color w:val="auto"/>
          <w:sz w:val="22"/>
          <w:lang w:eastAsia="es-CL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DBAC685" wp14:editId="16C527F5">
                <wp:simplePos x="0" y="0"/>
                <wp:positionH relativeFrom="column">
                  <wp:posOffset>1133475</wp:posOffset>
                </wp:positionH>
                <wp:positionV relativeFrom="paragraph">
                  <wp:posOffset>1937385</wp:posOffset>
                </wp:positionV>
                <wp:extent cx="1297305" cy="274955"/>
                <wp:effectExtent l="0" t="0" r="17145" b="10795"/>
                <wp:wrapNone/>
                <wp:docPr id="13" name="13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7305" cy="27495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90184DC" w14:textId="77777777" w:rsidR="000E328B" w:rsidRPr="00D57CD6" w:rsidRDefault="000E328B" w:rsidP="00A44A38">
                            <w:pPr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Agrícola El Monte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13 Cuadro de texto" o:spid="_x0000_s1027" type="#_x0000_t202" style="position:absolute;margin-left:89.25pt;margin-top:152.55pt;width:102.15pt;height:21.6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" fillcolor="black [3200]" strokecolor="black [1600]" strokeweight="2pt">
                <v:textbox>
                  <w:txbxContent>
                    <w:p w14:paraId="290184DC" w14:textId="77777777" w:rsidR="000E328B" w:rsidRPr="00D57CD6" w:rsidRDefault="000E328B" w:rsidP="00A44A38">
                      <w:pPr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Agrícola El Monte</w:t>
                      </w:r>
                    </w:p>
                  </w:txbxContent>
                </v:textbox>
              </v:shape>
            </w:pict>
          </mc:Fallback>
        </mc:AlternateContent>
      </w:r>
      <w:r w:rsidR="00595F24" w:rsidRPr="003179CC">
        <w:rPr>
          <w:noProof/>
          <w:lang w:eastAsia="es-CL"/>
        </w:rPr>
        <w:drawing>
          <wp:anchor distT="0" distB="0" distL="114300" distR="114300" simplePos="0" relativeHeight="251737088" behindDoc="0" locked="0" layoutInCell="1" allowOverlap="1" wp14:anchorId="6EA92421" wp14:editId="6C5512F5">
            <wp:simplePos x="0" y="0"/>
            <wp:positionH relativeFrom="column">
              <wp:posOffset>6217285</wp:posOffset>
            </wp:positionH>
            <wp:positionV relativeFrom="paragraph">
              <wp:posOffset>60325</wp:posOffset>
            </wp:positionV>
            <wp:extent cx="478155" cy="584200"/>
            <wp:effectExtent l="0" t="0" r="0" b="6350"/>
            <wp:wrapNone/>
            <wp:docPr id="32" name="Imagen 32" descr="C:\Users\jrodriguez\AppData\Local\Microsoft\Windows\Temporary Internet Files\Content.IE5\4WF0DONL\MC900239015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rodriguez\AppData\Local\Microsoft\Windows\Temporary Internet Files\Content.IE5\4WF0DONL\MC900239015[1].wm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6968">
        <w:rPr>
          <w:rFonts w:asciiTheme="majorHAnsi" w:hAnsiTheme="majorHAnsi"/>
          <w:noProof/>
          <w:color w:val="auto"/>
          <w:sz w:val="22"/>
          <w:lang w:eastAsia="es-CL"/>
        </w:rPr>
        <w:drawing>
          <wp:inline distT="0" distB="0" distL="0" distR="0" wp14:anchorId="52527C9D" wp14:editId="362F9962">
            <wp:extent cx="6815660" cy="4788000"/>
            <wp:effectExtent l="0" t="0" r="4445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corrido dia 2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5660" cy="47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CAE65" w14:textId="77777777" w:rsidR="00A517F9" w:rsidRDefault="00A517F9" w:rsidP="00A517F9">
      <w:pPr>
        <w:spacing w:after="0"/>
      </w:pPr>
      <w:r>
        <w:t>Fuente: Elaboración propia.</w:t>
      </w:r>
    </w:p>
    <w:p w14:paraId="45425F61" w14:textId="4CAD9A94" w:rsidR="00F82F64" w:rsidRDefault="00F82F64" w:rsidP="00870836">
      <w:pPr>
        <w:spacing w:after="0"/>
        <w:rPr>
          <w:rFonts w:asciiTheme="majorHAnsi" w:hAnsiTheme="majorHAnsi"/>
          <w:b/>
          <w:caps/>
          <w:sz w:val="34"/>
        </w:rPr>
      </w:pPr>
    </w:p>
    <w:bookmarkStart w:id="14" w:name="_Toc369247182"/>
    <w:p w14:paraId="21306E46" w14:textId="66528D50" w:rsidR="007A01F8" w:rsidRDefault="00A44A38" w:rsidP="00A44A38">
      <w:pPr>
        <w:pStyle w:val="Epgrafe"/>
        <w:spacing w:after="0"/>
        <w:jc w:val="left"/>
        <w:rPr>
          <w:rFonts w:asciiTheme="majorHAnsi" w:hAnsiTheme="majorHAnsi"/>
          <w:color w:val="auto"/>
          <w:sz w:val="22"/>
        </w:rPr>
      </w:pPr>
      <w:r w:rsidRPr="00A44A38">
        <w:rPr>
          <w:rFonts w:asciiTheme="majorHAnsi" w:hAnsiTheme="majorHAnsi"/>
          <w:noProof/>
          <w:color w:val="auto"/>
          <w:sz w:val="22"/>
          <w:lang w:eastAsia="es-CL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A7BCDC4" wp14:editId="5DB45054">
                <wp:simplePos x="0" y="0"/>
                <wp:positionH relativeFrom="column">
                  <wp:posOffset>1106574</wp:posOffset>
                </wp:positionH>
                <wp:positionV relativeFrom="paragraph">
                  <wp:posOffset>2081645</wp:posOffset>
                </wp:positionV>
                <wp:extent cx="1297594" cy="274955"/>
                <wp:effectExtent l="0" t="0" r="17145" b="10795"/>
                <wp:wrapNone/>
                <wp:docPr id="7" name="7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97594" cy="27495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FE3EAFA" w14:textId="7AA4C259" w:rsidR="000E328B" w:rsidRPr="00D57CD6" w:rsidRDefault="000E328B" w:rsidP="00A44A38">
                            <w:pPr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Agrícola El Monte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7 Cuadro de texto" o:spid="_x0000_s1028" type="#_x0000_t202" style="position:absolute;margin-left:87.15pt;margin-top:163.9pt;width:102.15pt;height:21.6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" fillcolor="black [3200]" strokecolor="black [1600]" strokeweight="2pt">
                <v:textbox>
                  <w:txbxContent>
                    <w:p w14:paraId="3FE3EAFA" w14:textId="7AA4C259" w:rsidR="000E328B" w:rsidRPr="00D57CD6" w:rsidRDefault="000E328B" w:rsidP="00A44A38">
                      <w:pPr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>Agrícola El Monte</w:t>
                      </w:r>
                    </w:p>
                  </w:txbxContent>
                </v:textbox>
              </v:shape>
            </w:pict>
          </mc:Fallback>
        </mc:AlternateContent>
      </w:r>
      <w:r w:rsidRPr="00A44A38">
        <w:rPr>
          <w:rFonts w:asciiTheme="majorHAnsi" w:hAnsiTheme="majorHAnsi"/>
          <w:noProof/>
          <w:color w:val="auto"/>
          <w:sz w:val="22"/>
          <w:lang w:eastAsia="es-CL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60CD1429" wp14:editId="4B105F85">
                <wp:simplePos x="0" y="0"/>
                <wp:positionH relativeFrom="column">
                  <wp:posOffset>2404745</wp:posOffset>
                </wp:positionH>
                <wp:positionV relativeFrom="paragraph">
                  <wp:posOffset>2219960</wp:posOffset>
                </wp:positionV>
                <wp:extent cx="673735" cy="136525"/>
                <wp:effectExtent l="38100" t="38100" r="69215" b="130175"/>
                <wp:wrapNone/>
                <wp:docPr id="11" name="11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3735" cy="1365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11 Conector recto de flecha" o:spid="_x0000_s1026" type="#_x0000_t32" style="position:absolute;margin-left:189.35pt;margin-top:174.8pt;width:53.05pt;height:10.7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" strokecolor="black [3200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Pr="00A44A38">
        <w:rPr>
          <w:rFonts w:asciiTheme="majorHAnsi" w:hAnsiTheme="majorHAnsi"/>
          <w:noProof/>
          <w:color w:val="auto"/>
          <w:sz w:val="22"/>
          <w:lang w:eastAsia="es-CL"/>
        </w:rPr>
        <w:drawing>
          <wp:anchor distT="0" distB="0" distL="114300" distR="114300" simplePos="0" relativeHeight="251757568" behindDoc="0" locked="0" layoutInCell="1" allowOverlap="1" wp14:anchorId="77888C5F" wp14:editId="3F2EA428">
            <wp:simplePos x="0" y="0"/>
            <wp:positionH relativeFrom="column">
              <wp:posOffset>6217285</wp:posOffset>
            </wp:positionH>
            <wp:positionV relativeFrom="paragraph">
              <wp:posOffset>293370</wp:posOffset>
            </wp:positionV>
            <wp:extent cx="478155" cy="584200"/>
            <wp:effectExtent l="0" t="0" r="0" b="6350"/>
            <wp:wrapNone/>
            <wp:docPr id="12" name="Imagen 12" descr="C:\Users\jrodriguez\AppData\Local\Microsoft\Windows\Temporary Internet Files\Content.IE5\4WF0DONL\MC900239015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rodriguez\AppData\Local\Microsoft\Windows\Temporary Internet Files\Content.IE5\4WF0DONL\MC900239015[1].wm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179CC">
        <w:rPr>
          <w:rFonts w:asciiTheme="majorHAnsi" w:hAnsiTheme="majorHAnsi"/>
          <w:color w:val="auto"/>
          <w:sz w:val="22"/>
        </w:rPr>
        <w:t xml:space="preserve">Figura N° </w:t>
      </w:r>
      <w:r w:rsidRPr="003179CC">
        <w:rPr>
          <w:rFonts w:asciiTheme="majorHAnsi" w:hAnsiTheme="majorHAnsi"/>
          <w:color w:val="auto"/>
          <w:sz w:val="22"/>
        </w:rPr>
        <w:fldChar w:fldCharType="begin"/>
      </w:r>
      <w:r w:rsidRPr="003179CC">
        <w:rPr>
          <w:rFonts w:asciiTheme="majorHAnsi" w:hAnsiTheme="majorHAnsi"/>
          <w:color w:val="auto"/>
          <w:sz w:val="22"/>
        </w:rPr>
        <w:instrText xml:space="preserve"> SEQ Figura_N° \* ARABIC </w:instrText>
      </w:r>
      <w:r w:rsidRPr="003179CC">
        <w:rPr>
          <w:rFonts w:asciiTheme="majorHAnsi" w:hAnsiTheme="majorHAnsi"/>
          <w:color w:val="auto"/>
          <w:sz w:val="22"/>
        </w:rPr>
        <w:fldChar w:fldCharType="separate"/>
      </w:r>
      <w:r w:rsidR="00394EE5">
        <w:rPr>
          <w:rFonts w:asciiTheme="majorHAnsi" w:hAnsiTheme="majorHAnsi"/>
          <w:noProof/>
          <w:color w:val="auto"/>
          <w:sz w:val="22"/>
        </w:rPr>
        <w:t>3</w:t>
      </w:r>
      <w:r w:rsidRPr="003179CC">
        <w:rPr>
          <w:rFonts w:asciiTheme="majorHAnsi" w:hAnsiTheme="majorHAnsi"/>
          <w:color w:val="auto"/>
          <w:sz w:val="22"/>
        </w:rPr>
        <w:fldChar w:fldCharType="end"/>
      </w:r>
      <w:r>
        <w:rPr>
          <w:rFonts w:asciiTheme="majorHAnsi" w:hAnsiTheme="majorHAnsi"/>
          <w:color w:val="auto"/>
          <w:sz w:val="22"/>
        </w:rPr>
        <w:t xml:space="preserve"> – Recorrido realizado día </w:t>
      </w:r>
      <w:r w:rsidR="007A01F8">
        <w:rPr>
          <w:rFonts w:asciiTheme="majorHAnsi" w:hAnsiTheme="majorHAnsi"/>
          <w:color w:val="auto"/>
          <w:sz w:val="22"/>
        </w:rPr>
        <w:t>3</w:t>
      </w:r>
      <w:bookmarkEnd w:id="14"/>
    </w:p>
    <w:p w14:paraId="473D3557" w14:textId="77777777" w:rsidR="007A01F8" w:rsidRDefault="007A01F8" w:rsidP="00A44A38">
      <w:pPr>
        <w:pStyle w:val="Epgrafe"/>
        <w:spacing w:after="0"/>
        <w:jc w:val="left"/>
        <w:rPr>
          <w:rFonts w:asciiTheme="majorHAnsi" w:hAnsiTheme="majorHAnsi"/>
          <w:color w:val="auto"/>
          <w:sz w:val="22"/>
        </w:rPr>
      </w:pPr>
    </w:p>
    <w:p w14:paraId="6DDC7D06" w14:textId="5A032F5F" w:rsidR="00A44A38" w:rsidRDefault="00A44A38" w:rsidP="00A44A38">
      <w:pPr>
        <w:pStyle w:val="Epgrafe"/>
        <w:spacing w:after="0"/>
        <w:jc w:val="left"/>
        <w:rPr>
          <w:rFonts w:asciiTheme="majorHAnsi" w:hAnsiTheme="majorHAnsi"/>
          <w:color w:val="auto"/>
          <w:sz w:val="22"/>
        </w:rPr>
      </w:pPr>
      <w:r>
        <w:rPr>
          <w:noProof/>
          <w:lang w:eastAsia="es-CL"/>
        </w:rPr>
        <w:drawing>
          <wp:inline distT="0" distB="0" distL="0" distR="0" wp14:anchorId="6139DDF1" wp14:editId="4383EA08">
            <wp:extent cx="6815503" cy="4788000"/>
            <wp:effectExtent l="0" t="0" r="4445" b="0"/>
            <wp:docPr id="2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corrido dia 3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5503" cy="47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4FD3E" w14:textId="1333202F" w:rsidR="00A44A38" w:rsidRDefault="00A44A38" w:rsidP="00A44A38">
      <w:r>
        <w:t>Fuente: Elaboración propia</w:t>
      </w:r>
    </w:p>
    <w:p w14:paraId="7CDCAE68" w14:textId="02FD2A09" w:rsidR="003179CC" w:rsidRPr="006D59ED" w:rsidRDefault="00322ADC" w:rsidP="00E249DF">
      <w:pPr>
        <w:pStyle w:val="Ttulo1"/>
      </w:pPr>
      <w:bookmarkStart w:id="15" w:name="_Toc369247175"/>
      <w:r w:rsidRPr="0031502F">
        <w:lastRenderedPageBreak/>
        <w:t>R</w:t>
      </w:r>
      <w:r w:rsidR="00E249DF">
        <w:t>ESULTADOS</w:t>
      </w:r>
      <w:bookmarkEnd w:id="15"/>
    </w:p>
    <w:p w14:paraId="7CDCAE69" w14:textId="0AE96686" w:rsidR="00322ADC" w:rsidRDefault="006807EB" w:rsidP="005F44C1">
      <w:pPr>
        <w:pStyle w:val="Epgrafe"/>
        <w:spacing w:after="0"/>
        <w:jc w:val="left"/>
        <w:rPr>
          <w:b w:val="0"/>
          <w:bCs w:val="0"/>
          <w:color w:val="auto"/>
          <w:sz w:val="22"/>
          <w:szCs w:val="24"/>
        </w:rPr>
      </w:pPr>
      <w:r>
        <w:rPr>
          <w:b w:val="0"/>
          <w:bCs w:val="0"/>
          <w:color w:val="auto"/>
          <w:sz w:val="22"/>
          <w:szCs w:val="24"/>
        </w:rPr>
        <w:t xml:space="preserve">En las tablas siguientes </w:t>
      </w:r>
      <w:r w:rsidR="00322ADC" w:rsidRPr="005F44C1">
        <w:rPr>
          <w:b w:val="0"/>
          <w:bCs w:val="0"/>
          <w:color w:val="auto"/>
          <w:sz w:val="22"/>
          <w:szCs w:val="24"/>
        </w:rPr>
        <w:t xml:space="preserve">se presentan </w:t>
      </w:r>
      <w:r w:rsidR="00793A2F" w:rsidRPr="005F44C1">
        <w:rPr>
          <w:b w:val="0"/>
          <w:bCs w:val="0"/>
          <w:color w:val="auto"/>
          <w:sz w:val="22"/>
          <w:szCs w:val="24"/>
        </w:rPr>
        <w:t>los registros de olor percibido</w:t>
      </w:r>
      <w:r>
        <w:rPr>
          <w:b w:val="0"/>
          <w:bCs w:val="0"/>
          <w:color w:val="auto"/>
          <w:sz w:val="22"/>
          <w:szCs w:val="24"/>
        </w:rPr>
        <w:t>s</w:t>
      </w:r>
      <w:r w:rsidR="00793A2F" w:rsidRPr="005F44C1">
        <w:rPr>
          <w:b w:val="0"/>
          <w:bCs w:val="0"/>
          <w:color w:val="auto"/>
          <w:sz w:val="22"/>
          <w:szCs w:val="24"/>
        </w:rPr>
        <w:t xml:space="preserve"> </w:t>
      </w:r>
      <w:r w:rsidR="003353FA" w:rsidRPr="005F44C1">
        <w:rPr>
          <w:b w:val="0"/>
          <w:bCs w:val="0"/>
          <w:color w:val="auto"/>
          <w:sz w:val="22"/>
          <w:szCs w:val="24"/>
        </w:rPr>
        <w:t>en terreno</w:t>
      </w:r>
      <w:r w:rsidR="00F82F64">
        <w:rPr>
          <w:b w:val="0"/>
          <w:bCs w:val="0"/>
          <w:color w:val="auto"/>
          <w:sz w:val="22"/>
          <w:szCs w:val="24"/>
        </w:rPr>
        <w:t xml:space="preserve"> </w:t>
      </w:r>
      <w:r w:rsidR="00035328">
        <w:rPr>
          <w:b w:val="0"/>
          <w:bCs w:val="0"/>
          <w:color w:val="auto"/>
          <w:sz w:val="22"/>
          <w:szCs w:val="24"/>
        </w:rPr>
        <w:t>para cada día de medición</w:t>
      </w:r>
      <w:r w:rsidR="00793A2F" w:rsidRPr="005F44C1">
        <w:rPr>
          <w:b w:val="0"/>
          <w:bCs w:val="0"/>
          <w:color w:val="auto"/>
          <w:sz w:val="22"/>
          <w:szCs w:val="24"/>
        </w:rPr>
        <w:t>. En</w:t>
      </w:r>
      <w:r w:rsidR="003353FA" w:rsidRPr="005F44C1">
        <w:rPr>
          <w:b w:val="0"/>
          <w:bCs w:val="0"/>
          <w:color w:val="auto"/>
          <w:sz w:val="22"/>
          <w:szCs w:val="24"/>
        </w:rPr>
        <w:t xml:space="preserve"> las figuras</w:t>
      </w:r>
      <w:r w:rsidR="002605B9" w:rsidRPr="005F44C1">
        <w:rPr>
          <w:b w:val="0"/>
          <w:bCs w:val="0"/>
          <w:color w:val="auto"/>
          <w:sz w:val="22"/>
          <w:szCs w:val="24"/>
        </w:rPr>
        <w:t xml:space="preserve"> siguientes </w:t>
      </w:r>
      <w:r w:rsidR="003353FA" w:rsidRPr="005F44C1">
        <w:rPr>
          <w:b w:val="0"/>
          <w:bCs w:val="0"/>
          <w:color w:val="auto"/>
          <w:sz w:val="22"/>
          <w:szCs w:val="24"/>
        </w:rPr>
        <w:t>se muestran</w:t>
      </w:r>
      <w:r w:rsidR="00CA6DDB" w:rsidRPr="005F44C1">
        <w:rPr>
          <w:b w:val="0"/>
          <w:bCs w:val="0"/>
          <w:color w:val="auto"/>
          <w:sz w:val="22"/>
          <w:szCs w:val="24"/>
        </w:rPr>
        <w:t xml:space="preserve"> </w:t>
      </w:r>
      <w:r w:rsidR="003353FA" w:rsidRPr="005F44C1">
        <w:rPr>
          <w:b w:val="0"/>
          <w:bCs w:val="0"/>
          <w:color w:val="auto"/>
          <w:sz w:val="22"/>
          <w:szCs w:val="24"/>
        </w:rPr>
        <w:t xml:space="preserve">las intensidades de olor </w:t>
      </w:r>
      <w:r w:rsidR="00793A2F" w:rsidRPr="005F44C1">
        <w:rPr>
          <w:b w:val="0"/>
          <w:bCs w:val="0"/>
          <w:color w:val="auto"/>
          <w:sz w:val="22"/>
          <w:szCs w:val="24"/>
        </w:rPr>
        <w:t>registradas</w:t>
      </w:r>
      <w:r w:rsidR="003353FA" w:rsidRPr="005F44C1">
        <w:rPr>
          <w:b w:val="0"/>
          <w:bCs w:val="0"/>
          <w:color w:val="auto"/>
          <w:sz w:val="22"/>
          <w:szCs w:val="24"/>
        </w:rPr>
        <w:t xml:space="preserve">, las </w:t>
      </w:r>
      <w:r w:rsidR="002C1678" w:rsidRPr="005F44C1">
        <w:rPr>
          <w:b w:val="0"/>
          <w:bCs w:val="0"/>
          <w:color w:val="auto"/>
          <w:sz w:val="22"/>
          <w:szCs w:val="24"/>
        </w:rPr>
        <w:t xml:space="preserve">que corresponden a la fuerza con la que se </w:t>
      </w:r>
      <w:r w:rsidR="00D8745F" w:rsidRPr="005F44C1">
        <w:rPr>
          <w:b w:val="0"/>
          <w:bCs w:val="0"/>
          <w:color w:val="auto"/>
          <w:sz w:val="22"/>
          <w:szCs w:val="24"/>
        </w:rPr>
        <w:t>percibió</w:t>
      </w:r>
      <w:r w:rsidR="002C1678" w:rsidRPr="005F44C1">
        <w:rPr>
          <w:b w:val="0"/>
          <w:bCs w:val="0"/>
          <w:color w:val="auto"/>
          <w:sz w:val="22"/>
          <w:szCs w:val="24"/>
        </w:rPr>
        <w:t xml:space="preserve"> el olor</w:t>
      </w:r>
      <w:r w:rsidR="00237EE4" w:rsidRPr="005F44C1">
        <w:rPr>
          <w:b w:val="0"/>
          <w:bCs w:val="0"/>
          <w:color w:val="auto"/>
          <w:sz w:val="22"/>
          <w:szCs w:val="24"/>
        </w:rPr>
        <w:t>, en una escala de 1 a 5 (muy leve a muy fuerte)</w:t>
      </w:r>
      <w:r w:rsidR="002C1678" w:rsidRPr="005F44C1">
        <w:rPr>
          <w:b w:val="0"/>
          <w:bCs w:val="0"/>
          <w:color w:val="auto"/>
          <w:sz w:val="22"/>
          <w:szCs w:val="24"/>
        </w:rPr>
        <w:t>.</w:t>
      </w:r>
    </w:p>
    <w:p w14:paraId="4E43A87B" w14:textId="77777777" w:rsidR="00394EE5" w:rsidRPr="00394EE5" w:rsidRDefault="00394EE5" w:rsidP="00394EE5"/>
    <w:p w14:paraId="2482B9D7" w14:textId="222047C9" w:rsidR="00F82D34" w:rsidRPr="00DE64CD" w:rsidRDefault="00F82D34" w:rsidP="008E16C6">
      <w:pPr>
        <w:pStyle w:val="Epgrafe"/>
        <w:spacing w:after="0"/>
        <w:rPr>
          <w:rFonts w:asciiTheme="majorHAnsi" w:hAnsiTheme="majorHAnsi"/>
          <w:color w:val="auto"/>
          <w:sz w:val="22"/>
        </w:rPr>
      </w:pPr>
      <w:bookmarkStart w:id="16" w:name="_Ref368647146"/>
      <w:bookmarkStart w:id="17" w:name="_Toc369247189"/>
      <w:r w:rsidRPr="00DE64CD">
        <w:rPr>
          <w:rFonts w:asciiTheme="majorHAnsi" w:hAnsiTheme="majorHAnsi"/>
          <w:color w:val="auto"/>
          <w:sz w:val="22"/>
        </w:rPr>
        <w:t xml:space="preserve">Tabla N° </w:t>
      </w:r>
      <w:r w:rsidRPr="00DE64CD">
        <w:rPr>
          <w:rFonts w:asciiTheme="majorHAnsi" w:hAnsiTheme="majorHAnsi"/>
          <w:color w:val="auto"/>
          <w:sz w:val="22"/>
        </w:rPr>
        <w:fldChar w:fldCharType="begin"/>
      </w:r>
      <w:r w:rsidRPr="00DE64CD">
        <w:rPr>
          <w:rFonts w:asciiTheme="majorHAnsi" w:hAnsiTheme="majorHAnsi"/>
          <w:color w:val="auto"/>
          <w:sz w:val="22"/>
        </w:rPr>
        <w:instrText xml:space="preserve"> SEQ Tabla_N° \* ARABIC </w:instrText>
      </w:r>
      <w:r w:rsidRPr="00DE64CD">
        <w:rPr>
          <w:rFonts w:asciiTheme="majorHAnsi" w:hAnsiTheme="majorHAnsi"/>
          <w:color w:val="auto"/>
          <w:sz w:val="22"/>
        </w:rPr>
        <w:fldChar w:fldCharType="separate"/>
      </w:r>
      <w:r w:rsidR="00D85756">
        <w:rPr>
          <w:rFonts w:asciiTheme="majorHAnsi" w:hAnsiTheme="majorHAnsi"/>
          <w:noProof/>
          <w:color w:val="auto"/>
          <w:sz w:val="22"/>
        </w:rPr>
        <w:t>2</w:t>
      </w:r>
      <w:r w:rsidRPr="00DE64CD">
        <w:rPr>
          <w:rFonts w:asciiTheme="majorHAnsi" w:hAnsiTheme="majorHAnsi"/>
          <w:color w:val="auto"/>
          <w:sz w:val="22"/>
        </w:rPr>
        <w:fldChar w:fldCharType="end"/>
      </w:r>
      <w:bookmarkEnd w:id="16"/>
      <w:r w:rsidRPr="00DE64CD">
        <w:rPr>
          <w:rFonts w:asciiTheme="majorHAnsi" w:hAnsiTheme="majorHAnsi"/>
          <w:color w:val="auto"/>
          <w:sz w:val="22"/>
        </w:rPr>
        <w:t xml:space="preserve"> – </w:t>
      </w:r>
      <w:r>
        <w:rPr>
          <w:rFonts w:asciiTheme="majorHAnsi" w:hAnsiTheme="majorHAnsi"/>
          <w:color w:val="auto"/>
          <w:sz w:val="22"/>
        </w:rPr>
        <w:t>Intensidades y notas de olor percibidas Día 1 (horario diurno)</w:t>
      </w:r>
      <w:bookmarkEnd w:id="17"/>
    </w:p>
    <w:tbl>
      <w:tblPr>
        <w:tblW w:w="0" w:type="auto"/>
        <w:jc w:val="center"/>
        <w:tblInd w:w="-7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899"/>
        <w:gridCol w:w="247"/>
        <w:gridCol w:w="247"/>
        <w:gridCol w:w="247"/>
        <w:gridCol w:w="247"/>
        <w:gridCol w:w="247"/>
        <w:gridCol w:w="2343"/>
        <w:gridCol w:w="1843"/>
        <w:gridCol w:w="1150"/>
        <w:gridCol w:w="1021"/>
      </w:tblGrid>
      <w:tr w:rsidR="00A33DE7" w:rsidRPr="008E1D8D" w14:paraId="7CDCAE7F" w14:textId="77777777" w:rsidTr="00D85756">
        <w:trPr>
          <w:trHeight w:val="300"/>
          <w:tblHeader/>
          <w:jc w:val="center"/>
        </w:trPr>
        <w:tc>
          <w:tcPr>
            <w:tcW w:w="4839" w:type="dxa"/>
            <w:gridSpan w:val="2"/>
            <w:vMerge w:val="restart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7A" w14:textId="77777777" w:rsidR="00A33DE7" w:rsidRPr="008E1D8D" w:rsidRDefault="00A33DE7" w:rsidP="00AE6B10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Punto</w:t>
            </w:r>
          </w:p>
        </w:tc>
        <w:tc>
          <w:tcPr>
            <w:tcW w:w="1235" w:type="dxa"/>
            <w:gridSpan w:val="5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7B" w14:textId="77777777" w:rsidR="00A33DE7" w:rsidRPr="008E1D8D" w:rsidRDefault="00A33DE7" w:rsidP="00AE6B10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Intensidad</w:t>
            </w:r>
          </w:p>
        </w:tc>
        <w:tc>
          <w:tcPr>
            <w:tcW w:w="4186" w:type="dxa"/>
            <w:gridSpan w:val="2"/>
            <w:shd w:val="clear" w:color="auto" w:fill="D9D9D9" w:themeFill="background1" w:themeFillShade="D9"/>
            <w:vAlign w:val="center"/>
          </w:tcPr>
          <w:p w14:paraId="7CDCAE7C" w14:textId="77777777" w:rsidR="00A33DE7" w:rsidRPr="008E1D8D" w:rsidRDefault="00A33DE7" w:rsidP="00AE6B10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Notas de olor</w:t>
            </w:r>
          </w:p>
        </w:tc>
        <w:tc>
          <w:tcPr>
            <w:tcW w:w="2171" w:type="dxa"/>
            <w:gridSpan w:val="2"/>
            <w:shd w:val="clear" w:color="auto" w:fill="D9D9D9" w:themeFill="background1" w:themeFillShade="D9"/>
            <w:vAlign w:val="center"/>
          </w:tcPr>
          <w:p w14:paraId="7CDCAE7D" w14:textId="77777777" w:rsidR="00A33DE7" w:rsidRDefault="00A33DE7" w:rsidP="00AE6B10">
            <w:pPr>
              <w:spacing w:after="0" w:line="100" w:lineRule="atLeast"/>
              <w:jc w:val="center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 w:rsidRPr="0031502F"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Coordenadas</w:t>
            </w:r>
            <w:r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 xml:space="preserve"> (m) </w:t>
            </w:r>
          </w:p>
          <w:p w14:paraId="7CDCAE7E" w14:textId="58FFCDA9" w:rsidR="00A33DE7" w:rsidRPr="0031502F" w:rsidRDefault="00A33DE7" w:rsidP="00394EE5">
            <w:pPr>
              <w:spacing w:after="0" w:line="100" w:lineRule="atLeast"/>
              <w:jc w:val="center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WGS84 H1</w:t>
            </w:r>
            <w:r w:rsidR="00394EE5"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9</w:t>
            </w:r>
            <w:r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S</w:t>
            </w:r>
          </w:p>
        </w:tc>
      </w:tr>
      <w:tr w:rsidR="00A33DE7" w:rsidRPr="008E1D8D" w14:paraId="7CDCAE8A" w14:textId="77777777" w:rsidTr="00D85756">
        <w:trPr>
          <w:trHeight w:val="273"/>
          <w:tblHeader/>
          <w:jc w:val="center"/>
        </w:trPr>
        <w:tc>
          <w:tcPr>
            <w:tcW w:w="4839" w:type="dxa"/>
            <w:gridSpan w:val="2"/>
            <w:vMerge/>
            <w:vAlign w:val="center"/>
            <w:hideMark/>
          </w:tcPr>
          <w:p w14:paraId="7CDCAE80" w14:textId="77777777" w:rsidR="00A33DE7" w:rsidRPr="008E1D8D" w:rsidRDefault="00A33DE7" w:rsidP="00AE6B10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81" w14:textId="77777777" w:rsidR="00A33DE7" w:rsidRPr="008E1D8D" w:rsidRDefault="00A33DE7" w:rsidP="00AE6B10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1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82" w14:textId="77777777" w:rsidR="00A33DE7" w:rsidRPr="008E1D8D" w:rsidRDefault="00A33DE7" w:rsidP="00AE6B10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2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83" w14:textId="77777777" w:rsidR="00A33DE7" w:rsidRPr="008E1D8D" w:rsidRDefault="00A33DE7" w:rsidP="00AE6B10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3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84" w14:textId="77777777" w:rsidR="00A33DE7" w:rsidRPr="008E1D8D" w:rsidRDefault="00A33DE7" w:rsidP="00AE6B10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4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85" w14:textId="77777777" w:rsidR="00A33DE7" w:rsidRPr="008E1D8D" w:rsidRDefault="00A33DE7" w:rsidP="00AE6B10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5</w:t>
            </w:r>
          </w:p>
        </w:tc>
        <w:tc>
          <w:tcPr>
            <w:tcW w:w="2343" w:type="dxa"/>
            <w:shd w:val="clear" w:color="auto" w:fill="D9D9D9" w:themeFill="background1" w:themeFillShade="D9"/>
            <w:vAlign w:val="center"/>
          </w:tcPr>
          <w:p w14:paraId="7CDCAE86" w14:textId="77777777" w:rsidR="00A33DE7" w:rsidRPr="008E1D8D" w:rsidRDefault="00AC1F68" w:rsidP="00AE6B10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Atribuibles a l</w:t>
            </w:r>
            <w:r w:rsidR="00A33DE7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a Fuente</w:t>
            </w:r>
          </w:p>
        </w:tc>
        <w:tc>
          <w:tcPr>
            <w:tcW w:w="1843" w:type="dxa"/>
            <w:shd w:val="clear" w:color="auto" w:fill="D9D9D9" w:themeFill="background1" w:themeFillShade="D9"/>
            <w:vAlign w:val="center"/>
          </w:tcPr>
          <w:p w14:paraId="7CDCAE87" w14:textId="77777777" w:rsidR="00A33DE7" w:rsidRPr="008E1D8D" w:rsidRDefault="00A33DE7" w:rsidP="00AE6B10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Otras Fuentes</w:t>
            </w:r>
          </w:p>
        </w:tc>
        <w:tc>
          <w:tcPr>
            <w:tcW w:w="1150" w:type="dxa"/>
            <w:shd w:val="clear" w:color="auto" w:fill="D9D9D9" w:themeFill="background1" w:themeFillShade="D9"/>
            <w:vAlign w:val="center"/>
          </w:tcPr>
          <w:p w14:paraId="7CDCAE88" w14:textId="77777777" w:rsidR="00A33DE7" w:rsidRPr="0031502F" w:rsidRDefault="00A33DE7" w:rsidP="00AE6B10">
            <w:pPr>
              <w:spacing w:after="0" w:line="100" w:lineRule="atLeast"/>
              <w:jc w:val="center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 w:rsidRPr="006D59ED"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Este</w:t>
            </w:r>
          </w:p>
        </w:tc>
        <w:tc>
          <w:tcPr>
            <w:tcW w:w="1021" w:type="dxa"/>
            <w:shd w:val="clear" w:color="auto" w:fill="D9D9D9" w:themeFill="background1" w:themeFillShade="D9"/>
            <w:vAlign w:val="center"/>
          </w:tcPr>
          <w:p w14:paraId="7CDCAE89" w14:textId="77777777" w:rsidR="00A33DE7" w:rsidRPr="006D59ED" w:rsidRDefault="00A33DE7" w:rsidP="00AE6B10">
            <w:pPr>
              <w:spacing w:after="0" w:line="100" w:lineRule="atLeast"/>
              <w:jc w:val="center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 w:rsidRPr="006D59ED"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Norte</w:t>
            </w:r>
          </w:p>
        </w:tc>
      </w:tr>
      <w:tr w:rsidR="00352FBD" w:rsidRPr="008E1D8D" w14:paraId="7CDCAE96" w14:textId="77777777" w:rsidTr="00D85756">
        <w:trPr>
          <w:trHeight w:val="300"/>
          <w:jc w:val="center"/>
        </w:trPr>
        <w:tc>
          <w:tcPr>
            <w:tcW w:w="940" w:type="dxa"/>
            <w:vMerge w:val="restart"/>
            <w:tcMar>
              <w:top w:w="0" w:type="dxa"/>
              <w:left w:w="70" w:type="dxa"/>
              <w:bottom w:w="0" w:type="dxa"/>
              <w:right w:w="70" w:type="dxa"/>
            </w:tcMar>
            <w:textDirection w:val="btLr"/>
            <w:vAlign w:val="center"/>
            <w:hideMark/>
          </w:tcPr>
          <w:p w14:paraId="4D1BB5FD" w14:textId="77777777" w:rsidR="00352FBD" w:rsidRDefault="00352FBD" w:rsidP="00463741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  <w:t xml:space="preserve">Dentro de la </w:t>
            </w:r>
          </w:p>
          <w:p w14:paraId="7CDCAE8B" w14:textId="3B217970" w:rsidR="00352FBD" w:rsidRPr="008E1D8D" w:rsidRDefault="00352FBD" w:rsidP="00463741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  <w:t>instalación</w:t>
            </w: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8C" w14:textId="42CDE296" w:rsidR="00352FBD" w:rsidRPr="00890C9F" w:rsidRDefault="00352FBD" w:rsidP="006C4FA9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890C9F">
              <w:rPr>
                <w:rFonts w:asciiTheme="majorHAnsi" w:hAnsiTheme="majorHAnsi"/>
                <w:sz w:val="18"/>
              </w:rPr>
              <w:t xml:space="preserve">Punto 1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890C9F">
              <w:rPr>
                <w:rFonts w:asciiTheme="majorHAnsi" w:hAnsiTheme="majorHAnsi"/>
                <w:sz w:val="18"/>
              </w:rPr>
              <w:t xml:space="preserve"> </w:t>
            </w:r>
            <w:r w:rsidRPr="00D57CD6">
              <w:rPr>
                <w:rFonts w:asciiTheme="majorHAnsi" w:hAnsiTheme="majorHAnsi"/>
                <w:sz w:val="18"/>
              </w:rPr>
              <w:t xml:space="preserve">Pozo </w:t>
            </w:r>
            <w:r w:rsidR="00E9253B">
              <w:rPr>
                <w:rFonts w:asciiTheme="majorHAnsi" w:hAnsiTheme="majorHAnsi"/>
                <w:sz w:val="18"/>
              </w:rPr>
              <w:t>Patagua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8D" w14:textId="77777777" w:rsidR="00352FBD" w:rsidRPr="00205433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8E" w14:textId="017D1A87" w:rsidR="00352FBD" w:rsidRPr="00205433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8F" w14:textId="77777777" w:rsidR="00352FBD" w:rsidRPr="00205433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0" w14:textId="376F6CA8" w:rsidR="00352FBD" w:rsidRPr="00205433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1" w14:textId="77777777" w:rsidR="00352FBD" w:rsidRPr="00205433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  <w:vAlign w:val="center"/>
          </w:tcPr>
          <w:p w14:paraId="7CDCAE92" w14:textId="5D226EC6" w:rsidR="00352FBD" w:rsidRPr="008E1D8D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Fecas, purín, ácido</w:t>
            </w:r>
          </w:p>
        </w:tc>
        <w:tc>
          <w:tcPr>
            <w:tcW w:w="1843" w:type="dxa"/>
            <w:vAlign w:val="center"/>
          </w:tcPr>
          <w:p w14:paraId="7CDCAE93" w14:textId="77777777" w:rsidR="00352FBD" w:rsidRPr="008E1D8D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150" w:type="dxa"/>
          </w:tcPr>
          <w:p w14:paraId="7CDCAE94" w14:textId="3F2C227B" w:rsidR="00352FBD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319.566</w:t>
            </w:r>
          </w:p>
        </w:tc>
        <w:tc>
          <w:tcPr>
            <w:tcW w:w="1021" w:type="dxa"/>
          </w:tcPr>
          <w:p w14:paraId="7CDCAE95" w14:textId="1B33AEE3" w:rsidR="00352FBD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6.273.408</w:t>
            </w:r>
          </w:p>
        </w:tc>
      </w:tr>
      <w:tr w:rsidR="00352FBD" w:rsidRPr="008E1D8D" w14:paraId="7CDCAEA2" w14:textId="77777777" w:rsidTr="00D85756">
        <w:trPr>
          <w:trHeight w:val="288"/>
          <w:jc w:val="center"/>
        </w:trPr>
        <w:tc>
          <w:tcPr>
            <w:tcW w:w="940" w:type="dxa"/>
            <w:vMerge/>
            <w:vAlign w:val="center"/>
            <w:hideMark/>
          </w:tcPr>
          <w:p w14:paraId="7CDCAE97" w14:textId="5B646A82" w:rsidR="00352FBD" w:rsidRPr="008E1D8D" w:rsidRDefault="00352FBD" w:rsidP="00AE6B10">
            <w:pPr>
              <w:spacing w:after="0" w:line="100" w:lineRule="atLeast"/>
              <w:ind w:left="113" w:right="113"/>
              <w:jc w:val="center"/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98" w14:textId="62CB9A7D" w:rsidR="00352FBD" w:rsidRPr="00890C9F" w:rsidRDefault="00352FBD" w:rsidP="005254A8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890C9F">
              <w:rPr>
                <w:rFonts w:asciiTheme="majorHAnsi" w:hAnsiTheme="majorHAnsi"/>
                <w:sz w:val="18"/>
              </w:rPr>
              <w:t xml:space="preserve">Punto 2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890C9F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Pabellón Copihue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9" w14:textId="77777777" w:rsidR="00352FBD" w:rsidRPr="00205433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A" w14:textId="5D0DF411" w:rsidR="00352FBD" w:rsidRPr="00205433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B" w14:textId="7B591207" w:rsidR="00352FBD" w:rsidRPr="00205433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C" w14:textId="01DA1A33" w:rsidR="00352FBD" w:rsidRPr="00205433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9D" w14:textId="77777777" w:rsidR="00352FBD" w:rsidRPr="00205433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  <w:vAlign w:val="center"/>
          </w:tcPr>
          <w:p w14:paraId="7CDCAE9E" w14:textId="250F7526" w:rsidR="00352FBD" w:rsidRPr="008E1D8D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Purín, cerdo</w:t>
            </w:r>
          </w:p>
        </w:tc>
        <w:tc>
          <w:tcPr>
            <w:tcW w:w="1843" w:type="dxa"/>
          </w:tcPr>
          <w:p w14:paraId="7CDCAE9F" w14:textId="3576C48F" w:rsidR="00352FBD" w:rsidRPr="00205433" w:rsidRDefault="00352FBD" w:rsidP="00AE6B10">
            <w:pPr>
              <w:spacing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2153F9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150" w:type="dxa"/>
          </w:tcPr>
          <w:p w14:paraId="7CDCAEA0" w14:textId="28C90B04" w:rsidR="00352FBD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319.796</w:t>
            </w:r>
          </w:p>
        </w:tc>
        <w:tc>
          <w:tcPr>
            <w:tcW w:w="1021" w:type="dxa"/>
          </w:tcPr>
          <w:p w14:paraId="7CDCAEA1" w14:textId="43B8560B" w:rsidR="00352FBD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6.273.433</w:t>
            </w:r>
          </w:p>
        </w:tc>
      </w:tr>
      <w:tr w:rsidR="00352FBD" w:rsidRPr="00707E8F" w14:paraId="7CDCAEF6" w14:textId="77777777" w:rsidTr="00D85756">
        <w:trPr>
          <w:trHeight w:val="300"/>
          <w:jc w:val="center"/>
        </w:trPr>
        <w:tc>
          <w:tcPr>
            <w:tcW w:w="940" w:type="dxa"/>
            <w:vMerge/>
            <w:textDirection w:val="btLr"/>
            <w:vAlign w:val="center"/>
          </w:tcPr>
          <w:p w14:paraId="7CDCAEEB" w14:textId="28530283" w:rsidR="00352FBD" w:rsidRPr="00707E8F" w:rsidRDefault="00352FBD" w:rsidP="00AE6B10">
            <w:pPr>
              <w:spacing w:after="0" w:line="100" w:lineRule="atLeast"/>
              <w:ind w:left="113" w:right="113"/>
              <w:jc w:val="center"/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EC" w14:textId="5E6C99DB" w:rsidR="00352FBD" w:rsidRPr="005254A8" w:rsidRDefault="00352FBD" w:rsidP="00707E8F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3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Pabellón El Silo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ED" w14:textId="3281540C" w:rsidR="00352FBD" w:rsidRPr="00205433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EE" w14:textId="23159F4A" w:rsidR="00352FBD" w:rsidRPr="00205433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EF" w14:textId="0F8CA065" w:rsidR="00352FBD" w:rsidRPr="00205433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F0" w14:textId="5F6444BE" w:rsidR="00352FBD" w:rsidRPr="00205433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F1" w14:textId="77777777" w:rsidR="00352FBD" w:rsidRPr="00205433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  <w:vAlign w:val="center"/>
          </w:tcPr>
          <w:p w14:paraId="7CDCAEF2" w14:textId="65B0F5DB" w:rsidR="00352FBD" w:rsidRPr="003B0C51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Guano, cerdo</w:t>
            </w:r>
          </w:p>
        </w:tc>
        <w:tc>
          <w:tcPr>
            <w:tcW w:w="1843" w:type="dxa"/>
          </w:tcPr>
          <w:p w14:paraId="7CDCAEF3" w14:textId="6F7384B4" w:rsidR="00352FBD" w:rsidRPr="003B0C51" w:rsidRDefault="00352FBD" w:rsidP="00AE6B10">
            <w:pPr>
              <w:spacing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2153F9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150" w:type="dxa"/>
          </w:tcPr>
          <w:p w14:paraId="7CDCAEF4" w14:textId="11C9C9AD" w:rsidR="00352FBD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319.941</w:t>
            </w:r>
          </w:p>
        </w:tc>
        <w:tc>
          <w:tcPr>
            <w:tcW w:w="1021" w:type="dxa"/>
          </w:tcPr>
          <w:p w14:paraId="7CDCAEF5" w14:textId="054AB7FC" w:rsidR="00352FBD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6.273.626</w:t>
            </w:r>
          </w:p>
        </w:tc>
      </w:tr>
      <w:tr w:rsidR="00352FBD" w:rsidRPr="00707E8F" w14:paraId="7CDCAF02" w14:textId="77777777" w:rsidTr="00D85756">
        <w:trPr>
          <w:trHeight w:val="398"/>
          <w:jc w:val="center"/>
        </w:trPr>
        <w:tc>
          <w:tcPr>
            <w:tcW w:w="940" w:type="dxa"/>
            <w:vMerge/>
            <w:vAlign w:val="center"/>
          </w:tcPr>
          <w:p w14:paraId="7CDCAEF7" w14:textId="77777777" w:rsidR="00352FBD" w:rsidRPr="00707E8F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EF8" w14:textId="30D54B6C" w:rsidR="00352FBD" w:rsidRPr="005254A8" w:rsidRDefault="00352FBD" w:rsidP="006C4FA9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4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Pabellón El Acacio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F9" w14:textId="77777777" w:rsidR="00352FBD" w:rsidRPr="00205433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FA" w14:textId="268219B7" w:rsidR="00352FBD" w:rsidRPr="00205433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FB" w14:textId="20F1F33F" w:rsidR="00352FBD" w:rsidRPr="00205433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FC" w14:textId="77777777" w:rsidR="00352FBD" w:rsidRPr="00205433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EFD" w14:textId="7D0D8655" w:rsidR="00352FBD" w:rsidRPr="00205433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  <w:vAlign w:val="center"/>
          </w:tcPr>
          <w:p w14:paraId="7CDCAEFE" w14:textId="3E1D8F4A" w:rsidR="00352FBD" w:rsidRPr="00205433" w:rsidRDefault="00614179" w:rsidP="00CF2A15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Cerdo</w:t>
            </w:r>
          </w:p>
        </w:tc>
        <w:tc>
          <w:tcPr>
            <w:tcW w:w="1843" w:type="dxa"/>
          </w:tcPr>
          <w:p w14:paraId="7CDCAEFF" w14:textId="2A98367E" w:rsidR="00352FBD" w:rsidRPr="00205433" w:rsidRDefault="00352FBD" w:rsidP="00AE6B10">
            <w:pPr>
              <w:spacing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2153F9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150" w:type="dxa"/>
          </w:tcPr>
          <w:p w14:paraId="7CDCAF00" w14:textId="1E80F2A0" w:rsidR="00352FBD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319.428</w:t>
            </w:r>
          </w:p>
        </w:tc>
        <w:tc>
          <w:tcPr>
            <w:tcW w:w="1021" w:type="dxa"/>
          </w:tcPr>
          <w:p w14:paraId="7CDCAF01" w14:textId="53E8A0D1" w:rsidR="00352FBD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6.273.478</w:t>
            </w:r>
          </w:p>
        </w:tc>
      </w:tr>
      <w:tr w:rsidR="00352FBD" w:rsidRPr="00707E8F" w14:paraId="7CDCAF0E" w14:textId="77777777" w:rsidTr="00D85756">
        <w:trPr>
          <w:trHeight w:val="300"/>
          <w:jc w:val="center"/>
        </w:trPr>
        <w:tc>
          <w:tcPr>
            <w:tcW w:w="940" w:type="dxa"/>
            <w:vMerge/>
            <w:textDirection w:val="btLr"/>
            <w:vAlign w:val="center"/>
          </w:tcPr>
          <w:p w14:paraId="7CDCAF03" w14:textId="1FA2E3B3" w:rsidR="00352FBD" w:rsidRPr="00707E8F" w:rsidRDefault="00352FBD" w:rsidP="00352FBD">
            <w:pPr>
              <w:spacing w:after="0" w:line="100" w:lineRule="atLeast"/>
              <w:ind w:left="113" w:right="113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F04" w14:textId="34090CC3" w:rsidR="00352FBD" w:rsidRPr="005254A8" w:rsidRDefault="00352FBD" w:rsidP="00463741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5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Pozo Maitenes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F05" w14:textId="1E23F9FD" w:rsidR="00352FBD" w:rsidRPr="00205433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F06" w14:textId="33FE308F" w:rsidR="00352FBD" w:rsidRPr="00205433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F07" w14:textId="0AE771E7" w:rsidR="00352FBD" w:rsidRPr="00205433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F08" w14:textId="6C096A88" w:rsidR="00352FBD" w:rsidRPr="00205433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F09" w14:textId="77777777" w:rsidR="00352FBD" w:rsidRPr="00205433" w:rsidRDefault="00352FBD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  <w:vAlign w:val="center"/>
          </w:tcPr>
          <w:p w14:paraId="7CDCAF0A" w14:textId="7CEEA06C" w:rsidR="00352FBD" w:rsidRPr="00205433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Fecas, purín, cerdo</w:t>
            </w:r>
          </w:p>
        </w:tc>
        <w:tc>
          <w:tcPr>
            <w:tcW w:w="1843" w:type="dxa"/>
          </w:tcPr>
          <w:p w14:paraId="7CDCAF0B" w14:textId="4349F630" w:rsidR="00352FBD" w:rsidRPr="00205433" w:rsidRDefault="00352FBD" w:rsidP="00AE6B10">
            <w:pPr>
              <w:spacing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2153F9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150" w:type="dxa"/>
          </w:tcPr>
          <w:p w14:paraId="7CDCAF0C" w14:textId="1E6E50B6" w:rsidR="00352FBD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318.950</w:t>
            </w:r>
          </w:p>
        </w:tc>
        <w:tc>
          <w:tcPr>
            <w:tcW w:w="1021" w:type="dxa"/>
          </w:tcPr>
          <w:p w14:paraId="7CDCAF0D" w14:textId="091B2758" w:rsidR="00352FBD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6.273.148</w:t>
            </w:r>
          </w:p>
        </w:tc>
      </w:tr>
      <w:tr w:rsidR="003F4C24" w:rsidRPr="00707E8F" w14:paraId="7CDCAF1A" w14:textId="77777777" w:rsidTr="003F4C24">
        <w:trPr>
          <w:trHeight w:val="300"/>
          <w:jc w:val="center"/>
        </w:trPr>
        <w:tc>
          <w:tcPr>
            <w:tcW w:w="940" w:type="dxa"/>
            <w:vMerge w:val="restart"/>
            <w:textDirection w:val="btLr"/>
            <w:vAlign w:val="center"/>
          </w:tcPr>
          <w:p w14:paraId="7CDCAF0F" w14:textId="0D1C3F17" w:rsidR="003F4C24" w:rsidRPr="00707E8F" w:rsidRDefault="003F4C24" w:rsidP="003F4C24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  <w:r w:rsidRPr="00707E8F"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  <w:t>Fuera de la Instalación</w:t>
            </w: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F10" w14:textId="6AD28822" w:rsidR="003F4C24" w:rsidRPr="005254A8" w:rsidRDefault="003F4C24" w:rsidP="00463741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6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 xml:space="preserve">Costado </w:t>
            </w:r>
            <w:r w:rsidRPr="00463741">
              <w:rPr>
                <w:rFonts w:asciiTheme="majorHAnsi" w:hAnsiTheme="majorHAnsi"/>
                <w:sz w:val="18"/>
              </w:rPr>
              <w:t>Ca</w:t>
            </w:r>
            <w:r>
              <w:rPr>
                <w:rFonts w:asciiTheme="majorHAnsi" w:hAnsiTheme="majorHAnsi"/>
                <w:sz w:val="18"/>
              </w:rPr>
              <w:t>sa 1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F11" w14:textId="4048C56A" w:rsidR="003F4C24" w:rsidRPr="00205433" w:rsidRDefault="003F4C24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F12" w14:textId="04A2FACE" w:rsidR="003F4C24" w:rsidRPr="00205433" w:rsidRDefault="003F4C24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F13" w14:textId="3999AFFF" w:rsidR="003F4C24" w:rsidRPr="00205433" w:rsidRDefault="003F4C24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F14" w14:textId="77777777" w:rsidR="003F4C24" w:rsidRPr="00205433" w:rsidRDefault="003F4C24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F15" w14:textId="77777777" w:rsidR="003F4C24" w:rsidRPr="00205433" w:rsidRDefault="003F4C24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  <w:vAlign w:val="center"/>
          </w:tcPr>
          <w:p w14:paraId="7CDCAF16" w14:textId="3E7AC531" w:rsidR="003F4C24" w:rsidRPr="00205433" w:rsidRDefault="00614179" w:rsidP="00205433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843" w:type="dxa"/>
          </w:tcPr>
          <w:p w14:paraId="7CDCAF17" w14:textId="777B9228" w:rsidR="003F4C24" w:rsidRPr="00205433" w:rsidRDefault="00614179" w:rsidP="00205433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150" w:type="dxa"/>
          </w:tcPr>
          <w:p w14:paraId="7CDCAF18" w14:textId="71C10A8C" w:rsidR="003F4C24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316.863</w:t>
            </w:r>
          </w:p>
        </w:tc>
        <w:tc>
          <w:tcPr>
            <w:tcW w:w="1021" w:type="dxa"/>
          </w:tcPr>
          <w:p w14:paraId="7CDCAF19" w14:textId="15BE83D0" w:rsidR="003F4C24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6.272.112</w:t>
            </w:r>
          </w:p>
        </w:tc>
      </w:tr>
      <w:tr w:rsidR="00614179" w:rsidRPr="00707E8F" w14:paraId="7CDCAF26" w14:textId="77777777" w:rsidTr="000E328B">
        <w:trPr>
          <w:trHeight w:val="300"/>
          <w:jc w:val="center"/>
        </w:trPr>
        <w:tc>
          <w:tcPr>
            <w:tcW w:w="940" w:type="dxa"/>
            <w:vMerge/>
            <w:vAlign w:val="center"/>
          </w:tcPr>
          <w:p w14:paraId="7CDCAF1B" w14:textId="77777777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F1C" w14:textId="29BD7CBC" w:rsidR="00614179" w:rsidRPr="005254A8" w:rsidRDefault="00614179" w:rsidP="00463741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7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Costado Casa 2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F1D" w14:textId="77777777" w:rsidR="00614179" w:rsidRPr="00205433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F1E" w14:textId="41DD4BEF" w:rsidR="00614179" w:rsidRPr="00205433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F1F" w14:textId="58019F81" w:rsidR="00614179" w:rsidRPr="00205433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F20" w14:textId="3F09E922" w:rsidR="00614179" w:rsidRPr="00205433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F21" w14:textId="77777777" w:rsidR="00614179" w:rsidRPr="00205433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7CDCAF22" w14:textId="05BED9EE" w:rsidR="00614179" w:rsidRPr="00205433" w:rsidRDefault="00614179" w:rsidP="00205433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A662A5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843" w:type="dxa"/>
          </w:tcPr>
          <w:p w14:paraId="7CDCAF23" w14:textId="19B8B931" w:rsidR="00614179" w:rsidRPr="00205433" w:rsidRDefault="00614179" w:rsidP="00205433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A662A5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150" w:type="dxa"/>
          </w:tcPr>
          <w:p w14:paraId="7CDCAF24" w14:textId="48D38C11" w:rsidR="00614179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317.780</w:t>
            </w:r>
          </w:p>
        </w:tc>
        <w:tc>
          <w:tcPr>
            <w:tcW w:w="1021" w:type="dxa"/>
          </w:tcPr>
          <w:p w14:paraId="7CDCAF25" w14:textId="76B14948" w:rsidR="00614179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6.272.839</w:t>
            </w:r>
          </w:p>
        </w:tc>
      </w:tr>
      <w:tr w:rsidR="00614179" w:rsidRPr="00707E8F" w14:paraId="7CDCAF32" w14:textId="77777777" w:rsidTr="00D85756">
        <w:trPr>
          <w:trHeight w:val="300"/>
          <w:jc w:val="center"/>
        </w:trPr>
        <w:tc>
          <w:tcPr>
            <w:tcW w:w="940" w:type="dxa"/>
            <w:vMerge/>
            <w:vAlign w:val="center"/>
          </w:tcPr>
          <w:p w14:paraId="7CDCAF27" w14:textId="77777777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DCAF28" w14:textId="6566FFDA" w:rsidR="00614179" w:rsidRPr="005254A8" w:rsidRDefault="00614179" w:rsidP="006C4FA9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8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Costado Casa 3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F29" w14:textId="77777777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F2A" w14:textId="77777777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F2B" w14:textId="5150F7D8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F2C" w14:textId="7A41843B" w:rsidR="00614179" w:rsidRPr="00CF2A15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DCAF2D" w14:textId="77777777" w:rsidR="00614179" w:rsidRPr="00B033CD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7CDCAF2E" w14:textId="05BB2ED2" w:rsidR="00614179" w:rsidRPr="00B033CD" w:rsidRDefault="00614179" w:rsidP="00AE6B10">
            <w:pPr>
              <w:spacing w:line="100" w:lineRule="atLeas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A662A5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843" w:type="dxa"/>
          </w:tcPr>
          <w:p w14:paraId="7CDCAF2F" w14:textId="053AEE7C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  <w:r w:rsidRPr="00A662A5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150" w:type="dxa"/>
          </w:tcPr>
          <w:p w14:paraId="7CDCAF30" w14:textId="0A553895" w:rsidR="00614179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318.394</w:t>
            </w:r>
          </w:p>
        </w:tc>
        <w:tc>
          <w:tcPr>
            <w:tcW w:w="1021" w:type="dxa"/>
          </w:tcPr>
          <w:p w14:paraId="7CDCAF31" w14:textId="0268757D" w:rsidR="00614179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6.273.161</w:t>
            </w:r>
          </w:p>
        </w:tc>
      </w:tr>
      <w:tr w:rsidR="00614179" w:rsidRPr="00707E8F" w14:paraId="051B8A2C" w14:textId="77777777" w:rsidTr="00D85756">
        <w:trPr>
          <w:trHeight w:val="300"/>
          <w:jc w:val="center"/>
        </w:trPr>
        <w:tc>
          <w:tcPr>
            <w:tcW w:w="940" w:type="dxa"/>
            <w:vMerge/>
            <w:vAlign w:val="center"/>
          </w:tcPr>
          <w:p w14:paraId="0C8F627B" w14:textId="77777777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C1D02A" w14:textId="6F94E91A" w:rsidR="00614179" w:rsidRPr="005254A8" w:rsidRDefault="00614179" w:rsidP="006C4FA9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>
              <w:rPr>
                <w:rFonts w:asciiTheme="majorHAnsi" w:hAnsiTheme="majorHAnsi"/>
                <w:sz w:val="18"/>
              </w:rPr>
              <w:t>Punto 9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Costado Casa 4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BC009" w14:textId="77777777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E2FEF2" w14:textId="77777777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65B767C" w14:textId="77777777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DD5487" w14:textId="77777777" w:rsidR="00614179" w:rsidRPr="00CF2A15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00A4F3" w14:textId="77777777" w:rsidR="00614179" w:rsidRPr="00B033CD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26C4B2F4" w14:textId="78FFD9F8" w:rsidR="00614179" w:rsidRDefault="00614179" w:rsidP="00AE6B10">
            <w:pPr>
              <w:spacing w:line="100" w:lineRule="atLeas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A662A5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843" w:type="dxa"/>
          </w:tcPr>
          <w:p w14:paraId="631208B7" w14:textId="40DBC5B7" w:rsidR="00614179" w:rsidRPr="002153F9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A662A5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150" w:type="dxa"/>
          </w:tcPr>
          <w:p w14:paraId="45E538A9" w14:textId="7C6FE937" w:rsidR="00614179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318.541</w:t>
            </w:r>
          </w:p>
        </w:tc>
        <w:tc>
          <w:tcPr>
            <w:tcW w:w="1021" w:type="dxa"/>
          </w:tcPr>
          <w:p w14:paraId="05BB7F9E" w14:textId="6C52D4A6" w:rsidR="00614179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6.273.243</w:t>
            </w:r>
          </w:p>
        </w:tc>
      </w:tr>
      <w:tr w:rsidR="00614179" w:rsidRPr="00707E8F" w14:paraId="5834581E" w14:textId="77777777" w:rsidTr="00D85756">
        <w:trPr>
          <w:trHeight w:val="300"/>
          <w:jc w:val="center"/>
        </w:trPr>
        <w:tc>
          <w:tcPr>
            <w:tcW w:w="940" w:type="dxa"/>
            <w:vMerge/>
            <w:vAlign w:val="center"/>
          </w:tcPr>
          <w:p w14:paraId="799715B3" w14:textId="77777777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286E89" w14:textId="2180DB40" w:rsidR="00614179" w:rsidRPr="005254A8" w:rsidRDefault="00614179" w:rsidP="00AC5C90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</w:t>
            </w:r>
            <w:r>
              <w:rPr>
                <w:rFonts w:asciiTheme="majorHAnsi" w:hAnsiTheme="majorHAnsi"/>
                <w:sz w:val="18"/>
              </w:rPr>
              <w:t>10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Frente Predio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255703" w14:textId="77777777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87CE61" w14:textId="77777777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05333B" w14:textId="77777777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8B5007" w14:textId="77777777" w:rsidR="00614179" w:rsidRPr="00CF2A15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89DE1B" w14:textId="77777777" w:rsidR="00614179" w:rsidRPr="00B033CD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471A892D" w14:textId="0A59FB54" w:rsidR="00614179" w:rsidRDefault="00614179" w:rsidP="00AE6B10">
            <w:pPr>
              <w:spacing w:line="100" w:lineRule="atLeas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A662A5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843" w:type="dxa"/>
          </w:tcPr>
          <w:p w14:paraId="600D553E" w14:textId="4A3CDFF0" w:rsidR="00614179" w:rsidRPr="002153F9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A662A5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150" w:type="dxa"/>
          </w:tcPr>
          <w:p w14:paraId="7A8C19D1" w14:textId="40B4C3D7" w:rsidR="00614179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318.927</w:t>
            </w:r>
          </w:p>
        </w:tc>
        <w:tc>
          <w:tcPr>
            <w:tcW w:w="1021" w:type="dxa"/>
          </w:tcPr>
          <w:p w14:paraId="6BC74F26" w14:textId="71C9D95B" w:rsidR="00614179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6.273.450</w:t>
            </w:r>
          </w:p>
        </w:tc>
      </w:tr>
      <w:tr w:rsidR="00614179" w:rsidRPr="00707E8F" w14:paraId="19A9B071" w14:textId="77777777" w:rsidTr="00D85756">
        <w:trPr>
          <w:trHeight w:val="300"/>
          <w:jc w:val="center"/>
        </w:trPr>
        <w:tc>
          <w:tcPr>
            <w:tcW w:w="940" w:type="dxa"/>
            <w:vMerge/>
            <w:vAlign w:val="center"/>
          </w:tcPr>
          <w:p w14:paraId="4564657E" w14:textId="77777777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96644C" w14:textId="3895C60E" w:rsidR="00614179" w:rsidRPr="005254A8" w:rsidRDefault="00614179" w:rsidP="00AC5C90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>
              <w:rPr>
                <w:rFonts w:asciiTheme="majorHAnsi" w:hAnsiTheme="majorHAnsi"/>
                <w:sz w:val="18"/>
              </w:rPr>
              <w:t>Punto 11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Costado Casa 5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F928311" w14:textId="77777777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BAD347" w14:textId="77777777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4483C28" w14:textId="77777777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38C3EA" w14:textId="77777777" w:rsidR="00614179" w:rsidRPr="00CF2A15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6C0CBBD" w14:textId="77777777" w:rsidR="00614179" w:rsidRPr="00B033CD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7D54E26E" w14:textId="390B7F23" w:rsidR="00614179" w:rsidRDefault="00614179" w:rsidP="00AE6B10">
            <w:pPr>
              <w:spacing w:line="100" w:lineRule="atLeas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A662A5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843" w:type="dxa"/>
          </w:tcPr>
          <w:p w14:paraId="3C7F8ED2" w14:textId="1C67C797" w:rsidR="00614179" w:rsidRPr="002153F9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A662A5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150" w:type="dxa"/>
          </w:tcPr>
          <w:p w14:paraId="0496E7AF" w14:textId="67A4787C" w:rsidR="00614179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319.068</w:t>
            </w:r>
          </w:p>
        </w:tc>
        <w:tc>
          <w:tcPr>
            <w:tcW w:w="1021" w:type="dxa"/>
          </w:tcPr>
          <w:p w14:paraId="2C42CC70" w14:textId="2BAF13A0" w:rsidR="00614179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6.273.523</w:t>
            </w:r>
          </w:p>
        </w:tc>
      </w:tr>
      <w:tr w:rsidR="00614179" w:rsidRPr="00707E8F" w14:paraId="4F3A2D6F" w14:textId="77777777" w:rsidTr="00D85756">
        <w:trPr>
          <w:trHeight w:val="300"/>
          <w:jc w:val="center"/>
        </w:trPr>
        <w:tc>
          <w:tcPr>
            <w:tcW w:w="940" w:type="dxa"/>
            <w:vMerge/>
            <w:vAlign w:val="center"/>
          </w:tcPr>
          <w:p w14:paraId="5EF2238D" w14:textId="77777777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4ABDC1" w14:textId="069F0A5A" w:rsidR="00614179" w:rsidRPr="005254A8" w:rsidRDefault="00614179" w:rsidP="006C4FA9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>
              <w:rPr>
                <w:rFonts w:asciiTheme="majorHAnsi" w:hAnsiTheme="majorHAnsi"/>
                <w:sz w:val="18"/>
              </w:rPr>
              <w:t>Punto 12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Costado Casa 6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05E4D4F" w14:textId="77777777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C8B261" w14:textId="77777777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70159E" w14:textId="77777777" w:rsidR="00614179" w:rsidRPr="00707E8F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FA3B44" w14:textId="77777777" w:rsidR="00614179" w:rsidRPr="00CF2A15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C09CFB" w14:textId="77777777" w:rsidR="00614179" w:rsidRPr="00B033CD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12533E00" w14:textId="09192F58" w:rsidR="00614179" w:rsidRDefault="00614179" w:rsidP="00AE6B10">
            <w:pPr>
              <w:spacing w:line="100" w:lineRule="atLeas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A662A5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843" w:type="dxa"/>
          </w:tcPr>
          <w:p w14:paraId="1E7E404C" w14:textId="5460B7AF" w:rsidR="00614179" w:rsidRPr="002153F9" w:rsidRDefault="00614179" w:rsidP="00AE6B10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A662A5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150" w:type="dxa"/>
          </w:tcPr>
          <w:p w14:paraId="6C756339" w14:textId="7690AE26" w:rsidR="00614179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319.366</w:t>
            </w:r>
          </w:p>
        </w:tc>
        <w:tc>
          <w:tcPr>
            <w:tcW w:w="1021" w:type="dxa"/>
          </w:tcPr>
          <w:p w14:paraId="6E6C63B6" w14:textId="2775DD85" w:rsidR="00614179" w:rsidRPr="009720BB" w:rsidRDefault="00B9522E" w:rsidP="00AE6B10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6.273.688</w:t>
            </w:r>
          </w:p>
        </w:tc>
      </w:tr>
    </w:tbl>
    <w:p w14:paraId="13736A6F" w14:textId="77777777" w:rsidR="00CF2A15" w:rsidRDefault="00CF2A15" w:rsidP="005A53A7">
      <w:pPr>
        <w:rPr>
          <w:u w:val="single"/>
        </w:rPr>
      </w:pPr>
    </w:p>
    <w:p w14:paraId="2DCA655C" w14:textId="35C3F497" w:rsidR="00F82D34" w:rsidRDefault="00F82D34" w:rsidP="00F82D34">
      <w:pPr>
        <w:pStyle w:val="Epgrafe"/>
        <w:rPr>
          <w:rFonts w:asciiTheme="majorHAnsi" w:hAnsiTheme="majorHAnsi"/>
          <w:color w:val="auto"/>
          <w:sz w:val="22"/>
        </w:rPr>
      </w:pPr>
      <w:bookmarkStart w:id="18" w:name="_Toc369247190"/>
      <w:r w:rsidRPr="00DE64CD">
        <w:rPr>
          <w:rFonts w:asciiTheme="majorHAnsi" w:hAnsiTheme="majorHAnsi"/>
          <w:color w:val="auto"/>
          <w:sz w:val="22"/>
        </w:rPr>
        <w:t xml:space="preserve">Tabla N° </w:t>
      </w:r>
      <w:r w:rsidRPr="00DE64CD">
        <w:rPr>
          <w:rFonts w:asciiTheme="majorHAnsi" w:hAnsiTheme="majorHAnsi"/>
          <w:color w:val="auto"/>
          <w:sz w:val="22"/>
        </w:rPr>
        <w:fldChar w:fldCharType="begin"/>
      </w:r>
      <w:r w:rsidRPr="00DE64CD">
        <w:rPr>
          <w:rFonts w:asciiTheme="majorHAnsi" w:hAnsiTheme="majorHAnsi"/>
          <w:color w:val="auto"/>
          <w:sz w:val="22"/>
        </w:rPr>
        <w:instrText xml:space="preserve"> SEQ Tabla_N° \* ARABIC </w:instrText>
      </w:r>
      <w:r w:rsidRPr="00DE64CD">
        <w:rPr>
          <w:rFonts w:asciiTheme="majorHAnsi" w:hAnsiTheme="majorHAnsi"/>
          <w:color w:val="auto"/>
          <w:sz w:val="22"/>
        </w:rPr>
        <w:fldChar w:fldCharType="separate"/>
      </w:r>
      <w:r w:rsidR="00394EE5">
        <w:rPr>
          <w:rFonts w:asciiTheme="majorHAnsi" w:hAnsiTheme="majorHAnsi"/>
          <w:noProof/>
          <w:color w:val="auto"/>
          <w:sz w:val="22"/>
        </w:rPr>
        <w:t>3</w:t>
      </w:r>
      <w:r w:rsidRPr="00DE64CD">
        <w:rPr>
          <w:rFonts w:asciiTheme="majorHAnsi" w:hAnsiTheme="majorHAnsi"/>
          <w:color w:val="auto"/>
          <w:sz w:val="22"/>
        </w:rPr>
        <w:fldChar w:fldCharType="end"/>
      </w:r>
      <w:r w:rsidRPr="00DE64CD">
        <w:rPr>
          <w:rFonts w:asciiTheme="majorHAnsi" w:hAnsiTheme="majorHAnsi"/>
          <w:color w:val="auto"/>
          <w:sz w:val="22"/>
        </w:rPr>
        <w:t xml:space="preserve"> – </w:t>
      </w:r>
      <w:r>
        <w:rPr>
          <w:rFonts w:asciiTheme="majorHAnsi" w:hAnsiTheme="majorHAnsi"/>
          <w:color w:val="auto"/>
          <w:sz w:val="22"/>
        </w:rPr>
        <w:t xml:space="preserve">Intensidades y notas de olor percibidas Día 2 (horario </w:t>
      </w:r>
      <w:r w:rsidR="008F3319">
        <w:rPr>
          <w:rFonts w:asciiTheme="majorHAnsi" w:hAnsiTheme="majorHAnsi"/>
          <w:color w:val="auto"/>
          <w:sz w:val="22"/>
        </w:rPr>
        <w:t>diurno y nocturno</w:t>
      </w:r>
      <w:r>
        <w:rPr>
          <w:rFonts w:asciiTheme="majorHAnsi" w:hAnsiTheme="majorHAnsi"/>
          <w:color w:val="auto"/>
          <w:sz w:val="22"/>
        </w:rPr>
        <w:t>)</w:t>
      </w:r>
      <w:bookmarkEnd w:id="18"/>
    </w:p>
    <w:tbl>
      <w:tblPr>
        <w:tblW w:w="0" w:type="auto"/>
        <w:jc w:val="center"/>
        <w:tblInd w:w="-7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899"/>
        <w:gridCol w:w="247"/>
        <w:gridCol w:w="247"/>
        <w:gridCol w:w="247"/>
        <w:gridCol w:w="247"/>
        <w:gridCol w:w="247"/>
        <w:gridCol w:w="2343"/>
        <w:gridCol w:w="1843"/>
        <w:gridCol w:w="1150"/>
        <w:gridCol w:w="1021"/>
      </w:tblGrid>
      <w:tr w:rsidR="00CF2E05" w:rsidRPr="008E1D8D" w14:paraId="634C4C19" w14:textId="77777777" w:rsidTr="000E328B">
        <w:trPr>
          <w:trHeight w:val="300"/>
          <w:tblHeader/>
          <w:jc w:val="center"/>
        </w:trPr>
        <w:tc>
          <w:tcPr>
            <w:tcW w:w="4839" w:type="dxa"/>
            <w:gridSpan w:val="2"/>
            <w:vMerge w:val="restart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B1018A2" w14:textId="77777777" w:rsidR="00CF2E05" w:rsidRPr="008E1D8D" w:rsidRDefault="00CF2E05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Punto</w:t>
            </w:r>
          </w:p>
        </w:tc>
        <w:tc>
          <w:tcPr>
            <w:tcW w:w="1235" w:type="dxa"/>
            <w:gridSpan w:val="5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38DB2ED" w14:textId="77777777" w:rsidR="00CF2E05" w:rsidRPr="008E1D8D" w:rsidRDefault="00CF2E05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Intensidad</w:t>
            </w:r>
          </w:p>
        </w:tc>
        <w:tc>
          <w:tcPr>
            <w:tcW w:w="4186" w:type="dxa"/>
            <w:gridSpan w:val="2"/>
            <w:shd w:val="clear" w:color="auto" w:fill="D9D9D9" w:themeFill="background1" w:themeFillShade="D9"/>
            <w:vAlign w:val="center"/>
          </w:tcPr>
          <w:p w14:paraId="7E161126" w14:textId="77777777" w:rsidR="00CF2E05" w:rsidRPr="008E1D8D" w:rsidRDefault="00CF2E05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Notas de olor</w:t>
            </w:r>
          </w:p>
        </w:tc>
        <w:tc>
          <w:tcPr>
            <w:tcW w:w="2171" w:type="dxa"/>
            <w:gridSpan w:val="2"/>
            <w:shd w:val="clear" w:color="auto" w:fill="D9D9D9" w:themeFill="background1" w:themeFillShade="D9"/>
            <w:vAlign w:val="center"/>
          </w:tcPr>
          <w:p w14:paraId="2F9CE3F4" w14:textId="77777777" w:rsidR="00CF2E05" w:rsidRDefault="00CF2E05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 w:rsidRPr="0031502F"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Coordenadas</w:t>
            </w:r>
            <w:r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 xml:space="preserve"> (m) </w:t>
            </w:r>
          </w:p>
          <w:p w14:paraId="30E1D8F0" w14:textId="53FDB8FF" w:rsidR="00CF2E05" w:rsidRPr="0031502F" w:rsidRDefault="00CF2E05" w:rsidP="00394EE5">
            <w:pPr>
              <w:spacing w:after="0" w:line="100" w:lineRule="atLeast"/>
              <w:jc w:val="center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WGS84 H1</w:t>
            </w:r>
            <w:r w:rsidR="00394EE5"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9</w:t>
            </w:r>
            <w:r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S</w:t>
            </w:r>
          </w:p>
        </w:tc>
      </w:tr>
      <w:tr w:rsidR="00CF2E05" w:rsidRPr="008E1D8D" w14:paraId="0976260B" w14:textId="77777777" w:rsidTr="000E328B">
        <w:trPr>
          <w:trHeight w:val="273"/>
          <w:tblHeader/>
          <w:jc w:val="center"/>
        </w:trPr>
        <w:tc>
          <w:tcPr>
            <w:tcW w:w="4839" w:type="dxa"/>
            <w:gridSpan w:val="2"/>
            <w:vMerge/>
            <w:vAlign w:val="center"/>
            <w:hideMark/>
          </w:tcPr>
          <w:p w14:paraId="01103DEB" w14:textId="77777777" w:rsidR="00CF2E05" w:rsidRPr="008E1D8D" w:rsidRDefault="00CF2E05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72403E3" w14:textId="77777777" w:rsidR="00CF2E05" w:rsidRPr="008E1D8D" w:rsidRDefault="00CF2E05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1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BB5F90D" w14:textId="77777777" w:rsidR="00CF2E05" w:rsidRPr="008E1D8D" w:rsidRDefault="00CF2E05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2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F204802" w14:textId="77777777" w:rsidR="00CF2E05" w:rsidRPr="008E1D8D" w:rsidRDefault="00CF2E05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3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47737F0" w14:textId="77777777" w:rsidR="00CF2E05" w:rsidRPr="008E1D8D" w:rsidRDefault="00CF2E05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4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CA9C967" w14:textId="77777777" w:rsidR="00CF2E05" w:rsidRPr="008E1D8D" w:rsidRDefault="00CF2E05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5</w:t>
            </w:r>
          </w:p>
        </w:tc>
        <w:tc>
          <w:tcPr>
            <w:tcW w:w="2343" w:type="dxa"/>
            <w:shd w:val="clear" w:color="auto" w:fill="D9D9D9" w:themeFill="background1" w:themeFillShade="D9"/>
            <w:vAlign w:val="center"/>
          </w:tcPr>
          <w:p w14:paraId="18A05EBE" w14:textId="77777777" w:rsidR="00CF2E05" w:rsidRPr="008E1D8D" w:rsidRDefault="00CF2E05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Atribuibles a la Fuente</w:t>
            </w:r>
          </w:p>
        </w:tc>
        <w:tc>
          <w:tcPr>
            <w:tcW w:w="1843" w:type="dxa"/>
            <w:shd w:val="clear" w:color="auto" w:fill="D9D9D9" w:themeFill="background1" w:themeFillShade="D9"/>
            <w:vAlign w:val="center"/>
          </w:tcPr>
          <w:p w14:paraId="5B5F6F45" w14:textId="77777777" w:rsidR="00CF2E05" w:rsidRPr="008E1D8D" w:rsidRDefault="00CF2E05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Otras Fuentes</w:t>
            </w:r>
          </w:p>
        </w:tc>
        <w:tc>
          <w:tcPr>
            <w:tcW w:w="1150" w:type="dxa"/>
            <w:shd w:val="clear" w:color="auto" w:fill="D9D9D9" w:themeFill="background1" w:themeFillShade="D9"/>
            <w:vAlign w:val="center"/>
          </w:tcPr>
          <w:p w14:paraId="773C9882" w14:textId="77777777" w:rsidR="00CF2E05" w:rsidRPr="0031502F" w:rsidRDefault="00CF2E05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 w:rsidRPr="006D59ED"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Este</w:t>
            </w:r>
          </w:p>
        </w:tc>
        <w:tc>
          <w:tcPr>
            <w:tcW w:w="1021" w:type="dxa"/>
            <w:shd w:val="clear" w:color="auto" w:fill="D9D9D9" w:themeFill="background1" w:themeFillShade="D9"/>
            <w:vAlign w:val="center"/>
          </w:tcPr>
          <w:p w14:paraId="6AB3A963" w14:textId="77777777" w:rsidR="00CF2E05" w:rsidRPr="006D59ED" w:rsidRDefault="00CF2E05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 w:rsidRPr="006D59ED"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Norte</w:t>
            </w:r>
          </w:p>
        </w:tc>
      </w:tr>
      <w:tr w:rsidR="007B69A4" w:rsidRPr="008E1D8D" w14:paraId="765F6E13" w14:textId="77777777" w:rsidTr="000E328B">
        <w:trPr>
          <w:trHeight w:val="300"/>
          <w:jc w:val="center"/>
        </w:trPr>
        <w:tc>
          <w:tcPr>
            <w:tcW w:w="940" w:type="dxa"/>
            <w:vMerge w:val="restart"/>
            <w:tcMar>
              <w:top w:w="0" w:type="dxa"/>
              <w:left w:w="70" w:type="dxa"/>
              <w:bottom w:w="0" w:type="dxa"/>
              <w:right w:w="70" w:type="dxa"/>
            </w:tcMar>
            <w:textDirection w:val="btLr"/>
            <w:vAlign w:val="center"/>
            <w:hideMark/>
          </w:tcPr>
          <w:p w14:paraId="149E16C4" w14:textId="77777777" w:rsidR="007B69A4" w:rsidRDefault="007B69A4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  <w:t xml:space="preserve">Dentro de la </w:t>
            </w:r>
          </w:p>
          <w:p w14:paraId="0FDC1B79" w14:textId="77777777" w:rsidR="007B69A4" w:rsidRPr="008E1D8D" w:rsidRDefault="007B69A4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  <w:t>instalación</w:t>
            </w: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A16A243" w14:textId="77777777" w:rsidR="007B69A4" w:rsidRPr="00890C9F" w:rsidRDefault="007B69A4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890C9F">
              <w:rPr>
                <w:rFonts w:asciiTheme="majorHAnsi" w:hAnsiTheme="majorHAnsi"/>
                <w:sz w:val="18"/>
              </w:rPr>
              <w:t xml:space="preserve">Punto 1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890C9F">
              <w:rPr>
                <w:rFonts w:asciiTheme="majorHAnsi" w:hAnsiTheme="majorHAnsi"/>
                <w:sz w:val="18"/>
              </w:rPr>
              <w:t xml:space="preserve"> </w:t>
            </w:r>
            <w:r w:rsidRPr="00D57CD6">
              <w:rPr>
                <w:rFonts w:asciiTheme="majorHAnsi" w:hAnsiTheme="majorHAnsi"/>
                <w:sz w:val="18"/>
              </w:rPr>
              <w:t xml:space="preserve">Pozo </w:t>
            </w:r>
            <w:r>
              <w:rPr>
                <w:rFonts w:asciiTheme="majorHAnsi" w:hAnsiTheme="majorHAnsi"/>
                <w:sz w:val="18"/>
              </w:rPr>
              <w:t>Patagua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5BABC0" w14:textId="7777777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D89C32" w14:textId="6144D205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4ED13E4" w14:textId="7777777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620D09E" w14:textId="7777777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3F01F7C" w14:textId="7777777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7DF4829A" w14:textId="79D3451D" w:rsidR="007B69A4" w:rsidRPr="008E1D8D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4C1C62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843" w:type="dxa"/>
          </w:tcPr>
          <w:p w14:paraId="284354BE" w14:textId="6B29C733" w:rsidR="007B69A4" w:rsidRPr="008E1D8D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4C1C62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150" w:type="dxa"/>
          </w:tcPr>
          <w:p w14:paraId="3A16CE2C" w14:textId="77777777" w:rsidR="007B69A4" w:rsidRPr="009720BB" w:rsidRDefault="007B69A4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319.566</w:t>
            </w:r>
          </w:p>
        </w:tc>
        <w:tc>
          <w:tcPr>
            <w:tcW w:w="1021" w:type="dxa"/>
          </w:tcPr>
          <w:p w14:paraId="17F03CF6" w14:textId="77777777" w:rsidR="007B69A4" w:rsidRPr="009720BB" w:rsidRDefault="007B69A4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6.273.408</w:t>
            </w:r>
          </w:p>
        </w:tc>
      </w:tr>
      <w:tr w:rsidR="007B69A4" w:rsidRPr="008E1D8D" w14:paraId="7236C068" w14:textId="77777777" w:rsidTr="000E328B">
        <w:trPr>
          <w:trHeight w:val="288"/>
          <w:jc w:val="center"/>
        </w:trPr>
        <w:tc>
          <w:tcPr>
            <w:tcW w:w="940" w:type="dxa"/>
            <w:vMerge/>
            <w:vAlign w:val="center"/>
            <w:hideMark/>
          </w:tcPr>
          <w:p w14:paraId="460EBE65" w14:textId="77777777" w:rsidR="007B69A4" w:rsidRPr="008E1D8D" w:rsidRDefault="007B69A4" w:rsidP="000E328B">
            <w:pPr>
              <w:spacing w:after="0" w:line="100" w:lineRule="atLeast"/>
              <w:ind w:left="113" w:right="113"/>
              <w:jc w:val="center"/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EAB0D52" w14:textId="77777777" w:rsidR="007B69A4" w:rsidRPr="00890C9F" w:rsidRDefault="007B69A4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890C9F">
              <w:rPr>
                <w:rFonts w:asciiTheme="majorHAnsi" w:hAnsiTheme="majorHAnsi"/>
                <w:sz w:val="18"/>
              </w:rPr>
              <w:t xml:space="preserve">Punto 2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890C9F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Pabellón Copihue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2ADA75" w14:textId="7777777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0B81E9" w14:textId="2839E1DC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83A574" w14:textId="7777777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6F3CDE" w14:textId="7777777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17ECF83" w14:textId="7777777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28EBBDA4" w14:textId="1F4CC9ED" w:rsidR="007B69A4" w:rsidRPr="008E1D8D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4C1C62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843" w:type="dxa"/>
          </w:tcPr>
          <w:p w14:paraId="76D70960" w14:textId="756859BC" w:rsidR="007B69A4" w:rsidRPr="00205433" w:rsidRDefault="007B69A4" w:rsidP="000E328B">
            <w:pPr>
              <w:spacing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4C1C62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150" w:type="dxa"/>
          </w:tcPr>
          <w:p w14:paraId="328FAF0C" w14:textId="77777777" w:rsidR="007B69A4" w:rsidRPr="009720BB" w:rsidRDefault="007B69A4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319.796</w:t>
            </w:r>
          </w:p>
        </w:tc>
        <w:tc>
          <w:tcPr>
            <w:tcW w:w="1021" w:type="dxa"/>
          </w:tcPr>
          <w:p w14:paraId="4D3B2CE9" w14:textId="77777777" w:rsidR="007B69A4" w:rsidRPr="009720BB" w:rsidRDefault="007B69A4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6.273.433</w:t>
            </w:r>
          </w:p>
        </w:tc>
      </w:tr>
      <w:tr w:rsidR="007B69A4" w:rsidRPr="00707E8F" w14:paraId="619FE3B0" w14:textId="77777777" w:rsidTr="000E328B">
        <w:trPr>
          <w:trHeight w:val="300"/>
          <w:jc w:val="center"/>
        </w:trPr>
        <w:tc>
          <w:tcPr>
            <w:tcW w:w="940" w:type="dxa"/>
            <w:vMerge/>
            <w:textDirection w:val="btLr"/>
            <w:vAlign w:val="center"/>
          </w:tcPr>
          <w:p w14:paraId="398046D9" w14:textId="77777777" w:rsidR="007B69A4" w:rsidRPr="00707E8F" w:rsidRDefault="007B69A4" w:rsidP="000E328B">
            <w:pPr>
              <w:spacing w:after="0" w:line="100" w:lineRule="atLeast"/>
              <w:ind w:left="113" w:right="113"/>
              <w:jc w:val="center"/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92AD06C" w14:textId="77777777" w:rsidR="007B69A4" w:rsidRPr="005254A8" w:rsidRDefault="007B69A4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3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Pabellón El Silo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8A6DB1" w14:textId="7777777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9EEA74" w14:textId="4F9A78CE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954519" w14:textId="7777777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88AB92" w14:textId="7777777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2AD190" w14:textId="7777777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46B64CC4" w14:textId="61F21D5F" w:rsidR="007B69A4" w:rsidRPr="003B0C51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4C1C62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843" w:type="dxa"/>
          </w:tcPr>
          <w:p w14:paraId="5AABD1AB" w14:textId="32B35A88" w:rsidR="007B69A4" w:rsidRPr="003B0C51" w:rsidRDefault="007B69A4" w:rsidP="000E328B">
            <w:pPr>
              <w:spacing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4C1C62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150" w:type="dxa"/>
          </w:tcPr>
          <w:p w14:paraId="0C977E7E" w14:textId="77777777" w:rsidR="007B69A4" w:rsidRPr="009720BB" w:rsidRDefault="007B69A4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319.941</w:t>
            </w:r>
          </w:p>
        </w:tc>
        <w:tc>
          <w:tcPr>
            <w:tcW w:w="1021" w:type="dxa"/>
          </w:tcPr>
          <w:p w14:paraId="2ADC546F" w14:textId="77777777" w:rsidR="007B69A4" w:rsidRPr="009720BB" w:rsidRDefault="007B69A4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6.273.626</w:t>
            </w:r>
          </w:p>
        </w:tc>
      </w:tr>
      <w:tr w:rsidR="007B69A4" w:rsidRPr="00707E8F" w14:paraId="64E35529" w14:textId="77777777" w:rsidTr="000E328B">
        <w:trPr>
          <w:trHeight w:val="398"/>
          <w:jc w:val="center"/>
        </w:trPr>
        <w:tc>
          <w:tcPr>
            <w:tcW w:w="940" w:type="dxa"/>
            <w:vMerge/>
            <w:vAlign w:val="center"/>
          </w:tcPr>
          <w:p w14:paraId="4DEECE13" w14:textId="77777777" w:rsidR="007B69A4" w:rsidRPr="00707E8F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D648166" w14:textId="77777777" w:rsidR="007B69A4" w:rsidRPr="005254A8" w:rsidRDefault="007B69A4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4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Pabellón El Acacio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C4FF5E" w14:textId="7777777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785A6C4" w14:textId="7777777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5BA385" w14:textId="7419666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9CD187" w14:textId="7777777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1EE1F7" w14:textId="7777777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51CF83DE" w14:textId="42C570B8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4C1C62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843" w:type="dxa"/>
          </w:tcPr>
          <w:p w14:paraId="2102ABE6" w14:textId="3F93A513" w:rsidR="007B69A4" w:rsidRPr="00205433" w:rsidRDefault="007B69A4" w:rsidP="000E328B">
            <w:pPr>
              <w:spacing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4C1C62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150" w:type="dxa"/>
          </w:tcPr>
          <w:p w14:paraId="7E895EA2" w14:textId="77777777" w:rsidR="007B69A4" w:rsidRPr="009720BB" w:rsidRDefault="007B69A4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319.428</w:t>
            </w:r>
          </w:p>
        </w:tc>
        <w:tc>
          <w:tcPr>
            <w:tcW w:w="1021" w:type="dxa"/>
          </w:tcPr>
          <w:p w14:paraId="77006303" w14:textId="77777777" w:rsidR="007B69A4" w:rsidRPr="009720BB" w:rsidRDefault="007B69A4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6.273.478</w:t>
            </w:r>
          </w:p>
        </w:tc>
      </w:tr>
      <w:tr w:rsidR="007B69A4" w:rsidRPr="00707E8F" w14:paraId="4FBB54B6" w14:textId="77777777" w:rsidTr="000E328B">
        <w:trPr>
          <w:trHeight w:val="300"/>
          <w:jc w:val="center"/>
        </w:trPr>
        <w:tc>
          <w:tcPr>
            <w:tcW w:w="940" w:type="dxa"/>
            <w:vMerge/>
            <w:textDirection w:val="btLr"/>
            <w:vAlign w:val="center"/>
          </w:tcPr>
          <w:p w14:paraId="0046F578" w14:textId="77777777" w:rsidR="007B69A4" w:rsidRPr="00707E8F" w:rsidRDefault="007B69A4" w:rsidP="000E328B">
            <w:pPr>
              <w:spacing w:after="0" w:line="100" w:lineRule="atLeast"/>
              <w:ind w:left="113" w:right="113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3D439B77" w14:textId="77777777" w:rsidR="007B69A4" w:rsidRPr="005254A8" w:rsidRDefault="007B69A4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5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Pozo Maitenes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AFF7C6" w14:textId="7777777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C16376" w14:textId="7777777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117B5C" w14:textId="7777777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B65BEE" w14:textId="0D7A6905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F17554" w14:textId="77777777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392EF660" w14:textId="3C2B395F" w:rsidR="007B69A4" w:rsidRPr="00205433" w:rsidRDefault="007B69A4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4C1C62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843" w:type="dxa"/>
          </w:tcPr>
          <w:p w14:paraId="59AE9910" w14:textId="47FB84BE" w:rsidR="007B69A4" w:rsidRPr="00205433" w:rsidRDefault="007B69A4" w:rsidP="000E328B">
            <w:pPr>
              <w:spacing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4C1C62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150" w:type="dxa"/>
          </w:tcPr>
          <w:p w14:paraId="1A32F300" w14:textId="77777777" w:rsidR="007B69A4" w:rsidRPr="009720BB" w:rsidRDefault="007B69A4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318.950</w:t>
            </w:r>
          </w:p>
        </w:tc>
        <w:tc>
          <w:tcPr>
            <w:tcW w:w="1021" w:type="dxa"/>
          </w:tcPr>
          <w:p w14:paraId="2FA107F7" w14:textId="77777777" w:rsidR="007B69A4" w:rsidRPr="009720BB" w:rsidRDefault="007B69A4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6.273.148</w:t>
            </w:r>
          </w:p>
        </w:tc>
      </w:tr>
      <w:tr w:rsidR="00486A24" w:rsidRPr="00707E8F" w14:paraId="3BCF4303" w14:textId="77777777" w:rsidTr="000E328B">
        <w:trPr>
          <w:trHeight w:val="300"/>
          <w:jc w:val="center"/>
        </w:trPr>
        <w:tc>
          <w:tcPr>
            <w:tcW w:w="940" w:type="dxa"/>
            <w:vMerge w:val="restart"/>
            <w:textDirection w:val="btLr"/>
            <w:vAlign w:val="center"/>
          </w:tcPr>
          <w:p w14:paraId="60ADBCFB" w14:textId="77777777" w:rsidR="00486A24" w:rsidRPr="00707E8F" w:rsidRDefault="00486A24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  <w:r w:rsidRPr="00707E8F"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  <w:t>Fuera de la Instalación</w:t>
            </w: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0437D47C" w14:textId="77777777" w:rsidR="00486A24" w:rsidRPr="005254A8" w:rsidRDefault="00486A24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6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 xml:space="preserve">Costado </w:t>
            </w:r>
            <w:r w:rsidRPr="00463741">
              <w:rPr>
                <w:rFonts w:asciiTheme="majorHAnsi" w:hAnsiTheme="majorHAnsi"/>
                <w:sz w:val="18"/>
              </w:rPr>
              <w:t>Ca</w:t>
            </w:r>
            <w:r>
              <w:rPr>
                <w:rFonts w:asciiTheme="majorHAnsi" w:hAnsiTheme="majorHAnsi"/>
                <w:sz w:val="18"/>
              </w:rPr>
              <w:t>sa 1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F50B7" w14:textId="77777777" w:rsidR="00486A24" w:rsidRPr="00205433" w:rsidRDefault="00486A2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287B1C" w14:textId="77777777" w:rsidR="00486A24" w:rsidRPr="00205433" w:rsidRDefault="00486A2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07B9F7" w14:textId="77777777" w:rsidR="00486A24" w:rsidRPr="00205433" w:rsidRDefault="00486A2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75F592" w14:textId="77777777" w:rsidR="00486A24" w:rsidRPr="00205433" w:rsidRDefault="00486A2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5ACEC3" w14:textId="77777777" w:rsidR="00486A24" w:rsidRPr="00205433" w:rsidRDefault="00486A24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03BAEED4" w14:textId="4456C9E0" w:rsidR="00486A24" w:rsidRPr="00205433" w:rsidRDefault="00486A24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B23AFC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843" w:type="dxa"/>
          </w:tcPr>
          <w:p w14:paraId="3568E247" w14:textId="0FE40516" w:rsidR="00486A24" w:rsidRPr="00205433" w:rsidRDefault="00486A24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B23AFC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150" w:type="dxa"/>
          </w:tcPr>
          <w:p w14:paraId="13BD9E87" w14:textId="77777777" w:rsidR="00486A24" w:rsidRPr="009720BB" w:rsidRDefault="00486A24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316.863</w:t>
            </w:r>
          </w:p>
        </w:tc>
        <w:tc>
          <w:tcPr>
            <w:tcW w:w="1021" w:type="dxa"/>
          </w:tcPr>
          <w:p w14:paraId="6C77679F" w14:textId="77777777" w:rsidR="00486A24" w:rsidRPr="009720BB" w:rsidRDefault="00486A24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6.272.112</w:t>
            </w:r>
          </w:p>
        </w:tc>
      </w:tr>
      <w:tr w:rsidR="00DF5975" w:rsidRPr="00707E8F" w14:paraId="1C615F78" w14:textId="77777777" w:rsidTr="000E328B">
        <w:trPr>
          <w:trHeight w:val="300"/>
          <w:jc w:val="center"/>
        </w:trPr>
        <w:tc>
          <w:tcPr>
            <w:tcW w:w="940" w:type="dxa"/>
            <w:vMerge/>
            <w:vAlign w:val="center"/>
          </w:tcPr>
          <w:p w14:paraId="194A947F" w14:textId="77777777" w:rsidR="00DF5975" w:rsidRPr="00707E8F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D2F8DC6" w14:textId="77777777" w:rsidR="00DF5975" w:rsidRPr="005254A8" w:rsidRDefault="00DF5975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7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Costado Casa 2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45EC345" w14:textId="77777777" w:rsidR="00DF5975" w:rsidRPr="00205433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75D57B" w14:textId="77777777" w:rsidR="00DF5975" w:rsidRPr="00205433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D8B97FD" w14:textId="473B25EF" w:rsidR="00DF5975" w:rsidRPr="00205433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52A99D" w14:textId="432B124C" w:rsidR="00DF5975" w:rsidRPr="00205433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141CAAC" w14:textId="77777777" w:rsidR="00DF5975" w:rsidRPr="00205433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2408EBC6" w14:textId="38BCD1C8" w:rsidR="00DF5975" w:rsidRPr="00205433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Purín, cerdo</w:t>
            </w:r>
          </w:p>
        </w:tc>
        <w:tc>
          <w:tcPr>
            <w:tcW w:w="1843" w:type="dxa"/>
          </w:tcPr>
          <w:p w14:paraId="0549C2C1" w14:textId="58D41F53" w:rsidR="00DF5975" w:rsidRPr="00205433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6F151A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150" w:type="dxa"/>
          </w:tcPr>
          <w:p w14:paraId="79C125F3" w14:textId="77777777" w:rsidR="00DF5975" w:rsidRPr="009720BB" w:rsidRDefault="00DF5975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317.780</w:t>
            </w:r>
          </w:p>
        </w:tc>
        <w:tc>
          <w:tcPr>
            <w:tcW w:w="1021" w:type="dxa"/>
          </w:tcPr>
          <w:p w14:paraId="01D9D231" w14:textId="77777777" w:rsidR="00DF5975" w:rsidRPr="009720BB" w:rsidRDefault="00DF5975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6.272.839</w:t>
            </w:r>
          </w:p>
        </w:tc>
      </w:tr>
      <w:tr w:rsidR="00DF5975" w:rsidRPr="00707E8F" w14:paraId="00657D7A" w14:textId="77777777" w:rsidTr="000E328B">
        <w:trPr>
          <w:trHeight w:val="300"/>
          <w:jc w:val="center"/>
        </w:trPr>
        <w:tc>
          <w:tcPr>
            <w:tcW w:w="940" w:type="dxa"/>
            <w:vMerge/>
            <w:vAlign w:val="center"/>
          </w:tcPr>
          <w:p w14:paraId="5E9844E1" w14:textId="77777777" w:rsidR="00DF5975" w:rsidRPr="00707E8F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29744C2" w14:textId="77777777" w:rsidR="00DF5975" w:rsidRPr="005254A8" w:rsidRDefault="00DF5975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8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Costado Casa 3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3571DC" w14:textId="77777777" w:rsidR="00DF5975" w:rsidRPr="00707E8F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5DE548" w14:textId="77777777" w:rsidR="00DF5975" w:rsidRPr="00707E8F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31C544" w14:textId="77777777" w:rsidR="00DF5975" w:rsidRPr="00707E8F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696778" w14:textId="36787C09" w:rsidR="00DF5975" w:rsidRPr="00CF2A15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B32F0C" w14:textId="77777777" w:rsidR="00DF5975" w:rsidRPr="00B033CD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3120D200" w14:textId="4C5E215D" w:rsidR="00DF5975" w:rsidRPr="00B033CD" w:rsidRDefault="00DF5975" w:rsidP="000E328B">
            <w:pPr>
              <w:spacing w:line="100" w:lineRule="atLeas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Purín, cerdo</w:t>
            </w:r>
          </w:p>
        </w:tc>
        <w:tc>
          <w:tcPr>
            <w:tcW w:w="1843" w:type="dxa"/>
          </w:tcPr>
          <w:p w14:paraId="53252064" w14:textId="2DB08912" w:rsidR="00DF5975" w:rsidRPr="00707E8F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  <w:r w:rsidRPr="006F151A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150" w:type="dxa"/>
          </w:tcPr>
          <w:p w14:paraId="525886BA" w14:textId="77777777" w:rsidR="00DF5975" w:rsidRPr="009720BB" w:rsidRDefault="00DF5975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318.394</w:t>
            </w:r>
          </w:p>
        </w:tc>
        <w:tc>
          <w:tcPr>
            <w:tcW w:w="1021" w:type="dxa"/>
          </w:tcPr>
          <w:p w14:paraId="293564B7" w14:textId="77777777" w:rsidR="00DF5975" w:rsidRPr="009720BB" w:rsidRDefault="00DF5975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6.273.161</w:t>
            </w:r>
          </w:p>
        </w:tc>
      </w:tr>
      <w:tr w:rsidR="00DF5975" w:rsidRPr="00707E8F" w14:paraId="03193ECA" w14:textId="77777777" w:rsidTr="000E328B">
        <w:trPr>
          <w:trHeight w:val="300"/>
          <w:jc w:val="center"/>
        </w:trPr>
        <w:tc>
          <w:tcPr>
            <w:tcW w:w="940" w:type="dxa"/>
            <w:vMerge/>
            <w:vAlign w:val="center"/>
          </w:tcPr>
          <w:p w14:paraId="508B5F40" w14:textId="77777777" w:rsidR="00DF5975" w:rsidRPr="00707E8F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D2015B" w14:textId="77777777" w:rsidR="00DF5975" w:rsidRPr="005254A8" w:rsidRDefault="00DF5975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>
              <w:rPr>
                <w:rFonts w:asciiTheme="majorHAnsi" w:hAnsiTheme="majorHAnsi"/>
                <w:sz w:val="18"/>
              </w:rPr>
              <w:t>Punto 9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Costado Casa 4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8ABF86" w14:textId="77777777" w:rsidR="00DF5975" w:rsidRPr="00707E8F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E24BC1" w14:textId="77777777" w:rsidR="00DF5975" w:rsidRPr="00707E8F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0D6F2" w14:textId="77777777" w:rsidR="00DF5975" w:rsidRPr="00707E8F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C2E5B9" w14:textId="5232BE15" w:rsidR="00DF5975" w:rsidRPr="00CF2A15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F3B297" w14:textId="77777777" w:rsidR="00DF5975" w:rsidRPr="00B033CD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2917102A" w14:textId="3D800AEE" w:rsidR="00DF5975" w:rsidRDefault="00DF5975" w:rsidP="00DF5975">
            <w:pPr>
              <w:spacing w:line="100" w:lineRule="atLeas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Purín</w:t>
            </w:r>
          </w:p>
        </w:tc>
        <w:tc>
          <w:tcPr>
            <w:tcW w:w="1843" w:type="dxa"/>
          </w:tcPr>
          <w:p w14:paraId="74D3F5C5" w14:textId="25D77B20" w:rsidR="00DF5975" w:rsidRPr="002153F9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6F151A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150" w:type="dxa"/>
          </w:tcPr>
          <w:p w14:paraId="02887098" w14:textId="77777777" w:rsidR="00DF5975" w:rsidRPr="009720BB" w:rsidRDefault="00DF5975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318.541</w:t>
            </w:r>
          </w:p>
        </w:tc>
        <w:tc>
          <w:tcPr>
            <w:tcW w:w="1021" w:type="dxa"/>
          </w:tcPr>
          <w:p w14:paraId="47542B98" w14:textId="77777777" w:rsidR="00DF5975" w:rsidRPr="009720BB" w:rsidRDefault="00DF5975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6.273.243</w:t>
            </w:r>
          </w:p>
        </w:tc>
      </w:tr>
      <w:tr w:rsidR="00DF5975" w:rsidRPr="00707E8F" w14:paraId="25D812ED" w14:textId="77777777" w:rsidTr="000E328B">
        <w:trPr>
          <w:trHeight w:val="300"/>
          <w:jc w:val="center"/>
        </w:trPr>
        <w:tc>
          <w:tcPr>
            <w:tcW w:w="940" w:type="dxa"/>
            <w:vMerge/>
            <w:vAlign w:val="center"/>
          </w:tcPr>
          <w:p w14:paraId="7A8A8A52" w14:textId="77777777" w:rsidR="00DF5975" w:rsidRPr="00707E8F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E95BCF" w14:textId="77777777" w:rsidR="00DF5975" w:rsidRPr="005254A8" w:rsidRDefault="00DF5975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</w:t>
            </w:r>
            <w:r>
              <w:rPr>
                <w:rFonts w:asciiTheme="majorHAnsi" w:hAnsiTheme="majorHAnsi"/>
                <w:sz w:val="18"/>
              </w:rPr>
              <w:t>10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Frente Predio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73F3E2" w14:textId="77777777" w:rsidR="00DF5975" w:rsidRPr="00707E8F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5FFD38" w14:textId="77777777" w:rsidR="00DF5975" w:rsidRPr="00707E8F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2821834" w14:textId="77777777" w:rsidR="00DF5975" w:rsidRPr="00707E8F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E7219C" w14:textId="231A2D15" w:rsidR="00DF5975" w:rsidRPr="00CF2A15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0149A5" w14:textId="77777777" w:rsidR="00DF5975" w:rsidRPr="00B033CD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7D7325F7" w14:textId="01B1F53F" w:rsidR="00DF5975" w:rsidRDefault="00DF5975" w:rsidP="000E328B">
            <w:pPr>
              <w:spacing w:line="100" w:lineRule="atLeas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Purín, cerdo</w:t>
            </w:r>
          </w:p>
        </w:tc>
        <w:tc>
          <w:tcPr>
            <w:tcW w:w="1843" w:type="dxa"/>
          </w:tcPr>
          <w:p w14:paraId="45846B91" w14:textId="1D4C8A34" w:rsidR="00DF5975" w:rsidRPr="002153F9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6F151A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150" w:type="dxa"/>
          </w:tcPr>
          <w:p w14:paraId="041F76AA" w14:textId="77777777" w:rsidR="00DF5975" w:rsidRPr="009720BB" w:rsidRDefault="00DF5975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318.927</w:t>
            </w:r>
          </w:p>
        </w:tc>
        <w:tc>
          <w:tcPr>
            <w:tcW w:w="1021" w:type="dxa"/>
          </w:tcPr>
          <w:p w14:paraId="46181B31" w14:textId="77777777" w:rsidR="00DF5975" w:rsidRPr="009720BB" w:rsidRDefault="00DF5975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6.273.450</w:t>
            </w:r>
          </w:p>
        </w:tc>
      </w:tr>
      <w:tr w:rsidR="00DF5975" w:rsidRPr="00707E8F" w14:paraId="1F898B86" w14:textId="77777777" w:rsidTr="000E328B">
        <w:trPr>
          <w:trHeight w:val="300"/>
          <w:jc w:val="center"/>
        </w:trPr>
        <w:tc>
          <w:tcPr>
            <w:tcW w:w="940" w:type="dxa"/>
            <w:vMerge/>
            <w:vAlign w:val="center"/>
          </w:tcPr>
          <w:p w14:paraId="6D5AC5B1" w14:textId="77777777" w:rsidR="00DF5975" w:rsidRPr="00707E8F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5F0EF6" w14:textId="77777777" w:rsidR="00DF5975" w:rsidRPr="005254A8" w:rsidRDefault="00DF5975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>
              <w:rPr>
                <w:rFonts w:asciiTheme="majorHAnsi" w:hAnsiTheme="majorHAnsi"/>
                <w:sz w:val="18"/>
              </w:rPr>
              <w:t>Punto 11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Costado Casa 5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CDD05B" w14:textId="77777777" w:rsidR="00DF5975" w:rsidRPr="00DF5975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BEF67F" w14:textId="77777777" w:rsidR="00DF5975" w:rsidRPr="00DF5975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032BE6" w14:textId="77777777" w:rsidR="00DF5975" w:rsidRPr="00DF5975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B7CE27" w14:textId="77777777" w:rsidR="00DF5975" w:rsidRPr="00CF2A15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6C7F77" w14:textId="03828B75" w:rsidR="00DF5975" w:rsidRPr="00DF5975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 w:rsidRPr="00DF5975"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343" w:type="dxa"/>
          </w:tcPr>
          <w:p w14:paraId="1162D525" w14:textId="42A93DA3" w:rsidR="00DF5975" w:rsidRDefault="00DF5975" w:rsidP="000E328B">
            <w:pPr>
              <w:spacing w:line="100" w:lineRule="atLeas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Purín, cerdo</w:t>
            </w:r>
          </w:p>
        </w:tc>
        <w:tc>
          <w:tcPr>
            <w:tcW w:w="1843" w:type="dxa"/>
          </w:tcPr>
          <w:p w14:paraId="1797A8E9" w14:textId="752408DA" w:rsidR="00DF5975" w:rsidRPr="002153F9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6F151A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150" w:type="dxa"/>
          </w:tcPr>
          <w:p w14:paraId="3037BC86" w14:textId="77777777" w:rsidR="00DF5975" w:rsidRPr="009720BB" w:rsidRDefault="00DF5975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319.068</w:t>
            </w:r>
          </w:p>
        </w:tc>
        <w:tc>
          <w:tcPr>
            <w:tcW w:w="1021" w:type="dxa"/>
          </w:tcPr>
          <w:p w14:paraId="65483E43" w14:textId="77777777" w:rsidR="00DF5975" w:rsidRPr="009720BB" w:rsidRDefault="00DF5975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6.273.523</w:t>
            </w:r>
          </w:p>
        </w:tc>
      </w:tr>
      <w:tr w:rsidR="00DF5975" w:rsidRPr="00707E8F" w14:paraId="768BF463" w14:textId="77777777" w:rsidTr="000E328B">
        <w:trPr>
          <w:trHeight w:val="300"/>
          <w:jc w:val="center"/>
        </w:trPr>
        <w:tc>
          <w:tcPr>
            <w:tcW w:w="940" w:type="dxa"/>
            <w:vMerge/>
            <w:vAlign w:val="center"/>
          </w:tcPr>
          <w:p w14:paraId="7ABA5ED4" w14:textId="77777777" w:rsidR="00DF5975" w:rsidRPr="00707E8F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D4F256" w14:textId="77777777" w:rsidR="00DF5975" w:rsidRPr="005254A8" w:rsidRDefault="00DF5975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>
              <w:rPr>
                <w:rFonts w:asciiTheme="majorHAnsi" w:hAnsiTheme="majorHAnsi"/>
                <w:sz w:val="18"/>
              </w:rPr>
              <w:t>Punto 12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Costado Casa 6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61A8BB" w14:textId="77777777" w:rsidR="00DF5975" w:rsidRPr="00DF5975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92DF74" w14:textId="77777777" w:rsidR="00DF5975" w:rsidRPr="00DF5975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C9356F5" w14:textId="667785B3" w:rsidR="00DF5975" w:rsidRPr="00DF5975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 w:rsidRPr="00DF5975"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7BCB79" w14:textId="77777777" w:rsidR="00DF5975" w:rsidRPr="00CF2A15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39ABF6" w14:textId="77777777" w:rsidR="00DF5975" w:rsidRPr="00DF5975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0A86CF64" w14:textId="25AD46D1" w:rsidR="00DF5975" w:rsidRDefault="00DF5975" w:rsidP="000E328B">
            <w:pPr>
              <w:spacing w:line="100" w:lineRule="atLeas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Purín</w:t>
            </w:r>
          </w:p>
        </w:tc>
        <w:tc>
          <w:tcPr>
            <w:tcW w:w="1843" w:type="dxa"/>
          </w:tcPr>
          <w:p w14:paraId="70CEECB1" w14:textId="4C674BE3" w:rsidR="00DF5975" w:rsidRPr="002153F9" w:rsidRDefault="00DF5975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6F151A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150" w:type="dxa"/>
          </w:tcPr>
          <w:p w14:paraId="4D5B3970" w14:textId="77777777" w:rsidR="00DF5975" w:rsidRPr="009720BB" w:rsidRDefault="00DF5975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319.366</w:t>
            </w:r>
          </w:p>
        </w:tc>
        <w:tc>
          <w:tcPr>
            <w:tcW w:w="1021" w:type="dxa"/>
          </w:tcPr>
          <w:p w14:paraId="3FB7502F" w14:textId="77777777" w:rsidR="00DF5975" w:rsidRPr="009720BB" w:rsidRDefault="00DF5975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6.273.688</w:t>
            </w:r>
          </w:p>
        </w:tc>
      </w:tr>
    </w:tbl>
    <w:p w14:paraId="07841301" w14:textId="554BB463" w:rsidR="00703A82" w:rsidRPr="00703A82" w:rsidRDefault="00703A82" w:rsidP="00703A82"/>
    <w:p w14:paraId="7CDCAFA0" w14:textId="77777777" w:rsidR="00890C9F" w:rsidRDefault="00890C9F" w:rsidP="000C0ACF">
      <w:pPr>
        <w:pStyle w:val="Epgrafe"/>
        <w:spacing w:after="0"/>
        <w:jc w:val="left"/>
        <w:rPr>
          <w:rFonts w:asciiTheme="majorHAnsi" w:hAnsiTheme="majorHAnsi"/>
          <w:color w:val="auto"/>
          <w:sz w:val="22"/>
        </w:rPr>
      </w:pPr>
      <w:bookmarkStart w:id="19" w:name="_Ref356207673"/>
    </w:p>
    <w:p w14:paraId="10BBD91C" w14:textId="77777777" w:rsidR="006F08CE" w:rsidRDefault="006F08CE" w:rsidP="006F08CE"/>
    <w:p w14:paraId="1184C7FD" w14:textId="77777777" w:rsidR="006F08CE" w:rsidRDefault="006F08CE" w:rsidP="006F08CE"/>
    <w:p w14:paraId="6D4B3D4F" w14:textId="6D016177" w:rsidR="00F82D34" w:rsidRPr="00DE64CD" w:rsidRDefault="00F82D34" w:rsidP="00F82D34">
      <w:pPr>
        <w:pStyle w:val="Epgrafe"/>
        <w:rPr>
          <w:rFonts w:asciiTheme="majorHAnsi" w:hAnsiTheme="majorHAnsi"/>
          <w:color w:val="auto"/>
          <w:sz w:val="22"/>
        </w:rPr>
      </w:pPr>
      <w:bookmarkStart w:id="20" w:name="_Ref368647156"/>
      <w:bookmarkStart w:id="21" w:name="_Toc369247191"/>
      <w:r w:rsidRPr="00DE64CD">
        <w:rPr>
          <w:rFonts w:asciiTheme="majorHAnsi" w:hAnsiTheme="majorHAnsi"/>
          <w:color w:val="auto"/>
          <w:sz w:val="22"/>
        </w:rPr>
        <w:t xml:space="preserve">Tabla N° </w:t>
      </w:r>
      <w:r w:rsidRPr="00DE64CD">
        <w:rPr>
          <w:rFonts w:asciiTheme="majorHAnsi" w:hAnsiTheme="majorHAnsi"/>
          <w:color w:val="auto"/>
          <w:sz w:val="22"/>
        </w:rPr>
        <w:fldChar w:fldCharType="begin"/>
      </w:r>
      <w:r w:rsidRPr="00DE64CD">
        <w:rPr>
          <w:rFonts w:asciiTheme="majorHAnsi" w:hAnsiTheme="majorHAnsi"/>
          <w:color w:val="auto"/>
          <w:sz w:val="22"/>
        </w:rPr>
        <w:instrText xml:space="preserve"> SEQ Tabla_N° \* ARABIC </w:instrText>
      </w:r>
      <w:r w:rsidRPr="00DE64CD">
        <w:rPr>
          <w:rFonts w:asciiTheme="majorHAnsi" w:hAnsiTheme="majorHAnsi"/>
          <w:color w:val="auto"/>
          <w:sz w:val="22"/>
        </w:rPr>
        <w:fldChar w:fldCharType="separate"/>
      </w:r>
      <w:r w:rsidR="00394EE5">
        <w:rPr>
          <w:rFonts w:asciiTheme="majorHAnsi" w:hAnsiTheme="majorHAnsi"/>
          <w:noProof/>
          <w:color w:val="auto"/>
          <w:sz w:val="22"/>
        </w:rPr>
        <w:t>4</w:t>
      </w:r>
      <w:r w:rsidRPr="00DE64CD">
        <w:rPr>
          <w:rFonts w:asciiTheme="majorHAnsi" w:hAnsiTheme="majorHAnsi"/>
          <w:color w:val="auto"/>
          <w:sz w:val="22"/>
        </w:rPr>
        <w:fldChar w:fldCharType="end"/>
      </w:r>
      <w:bookmarkEnd w:id="20"/>
      <w:r w:rsidRPr="00DE64CD">
        <w:rPr>
          <w:rFonts w:asciiTheme="majorHAnsi" w:hAnsiTheme="majorHAnsi"/>
          <w:color w:val="auto"/>
          <w:sz w:val="22"/>
        </w:rPr>
        <w:t xml:space="preserve"> – </w:t>
      </w:r>
      <w:r>
        <w:rPr>
          <w:rFonts w:asciiTheme="majorHAnsi" w:hAnsiTheme="majorHAnsi"/>
          <w:color w:val="auto"/>
          <w:sz w:val="22"/>
        </w:rPr>
        <w:t xml:space="preserve">Intensidades y notas de olor percibidas Día 3 (horario </w:t>
      </w:r>
      <w:r w:rsidR="006F08CE">
        <w:rPr>
          <w:rFonts w:asciiTheme="majorHAnsi" w:hAnsiTheme="majorHAnsi"/>
          <w:color w:val="auto"/>
          <w:sz w:val="22"/>
        </w:rPr>
        <w:t>AM</w:t>
      </w:r>
      <w:r>
        <w:rPr>
          <w:rFonts w:asciiTheme="majorHAnsi" w:hAnsiTheme="majorHAnsi"/>
          <w:color w:val="auto"/>
          <w:sz w:val="22"/>
        </w:rPr>
        <w:t>)</w:t>
      </w:r>
      <w:bookmarkEnd w:id="21"/>
    </w:p>
    <w:tbl>
      <w:tblPr>
        <w:tblW w:w="0" w:type="auto"/>
        <w:jc w:val="center"/>
        <w:tblInd w:w="-7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899"/>
        <w:gridCol w:w="247"/>
        <w:gridCol w:w="247"/>
        <w:gridCol w:w="247"/>
        <w:gridCol w:w="247"/>
        <w:gridCol w:w="247"/>
        <w:gridCol w:w="2343"/>
        <w:gridCol w:w="1843"/>
        <w:gridCol w:w="1150"/>
        <w:gridCol w:w="1021"/>
      </w:tblGrid>
      <w:tr w:rsidR="0036733A" w:rsidRPr="008E1D8D" w14:paraId="15E6ED98" w14:textId="77777777" w:rsidTr="000E328B">
        <w:trPr>
          <w:trHeight w:val="300"/>
          <w:tblHeader/>
          <w:jc w:val="center"/>
        </w:trPr>
        <w:tc>
          <w:tcPr>
            <w:tcW w:w="4839" w:type="dxa"/>
            <w:gridSpan w:val="2"/>
            <w:vMerge w:val="restart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F8D5C56" w14:textId="77777777" w:rsidR="0036733A" w:rsidRPr="008E1D8D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Punto</w:t>
            </w:r>
          </w:p>
        </w:tc>
        <w:tc>
          <w:tcPr>
            <w:tcW w:w="1235" w:type="dxa"/>
            <w:gridSpan w:val="5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D1C27CF" w14:textId="77777777" w:rsidR="0036733A" w:rsidRPr="008E1D8D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Intensidad</w:t>
            </w:r>
          </w:p>
        </w:tc>
        <w:tc>
          <w:tcPr>
            <w:tcW w:w="4186" w:type="dxa"/>
            <w:gridSpan w:val="2"/>
            <w:shd w:val="clear" w:color="auto" w:fill="D9D9D9" w:themeFill="background1" w:themeFillShade="D9"/>
            <w:vAlign w:val="center"/>
          </w:tcPr>
          <w:p w14:paraId="4C3009F7" w14:textId="77777777" w:rsidR="0036733A" w:rsidRPr="008E1D8D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Notas de olor</w:t>
            </w:r>
          </w:p>
        </w:tc>
        <w:tc>
          <w:tcPr>
            <w:tcW w:w="2171" w:type="dxa"/>
            <w:gridSpan w:val="2"/>
            <w:shd w:val="clear" w:color="auto" w:fill="D9D9D9" w:themeFill="background1" w:themeFillShade="D9"/>
            <w:vAlign w:val="center"/>
          </w:tcPr>
          <w:p w14:paraId="69FB136F" w14:textId="77777777" w:rsidR="0036733A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 w:rsidRPr="0031502F"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Coordenadas</w:t>
            </w:r>
            <w:r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 xml:space="preserve"> (m) </w:t>
            </w:r>
          </w:p>
          <w:p w14:paraId="602566D5" w14:textId="2018B3F4" w:rsidR="0036733A" w:rsidRPr="0031502F" w:rsidRDefault="0036733A" w:rsidP="00394EE5">
            <w:pPr>
              <w:spacing w:after="0" w:line="100" w:lineRule="atLeast"/>
              <w:jc w:val="center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WGS84 H1</w:t>
            </w:r>
            <w:r w:rsidR="00394EE5"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9</w:t>
            </w:r>
            <w:r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S</w:t>
            </w:r>
          </w:p>
        </w:tc>
      </w:tr>
      <w:tr w:rsidR="0036733A" w:rsidRPr="008E1D8D" w14:paraId="45D5F9B2" w14:textId="77777777" w:rsidTr="000E328B">
        <w:trPr>
          <w:trHeight w:val="273"/>
          <w:tblHeader/>
          <w:jc w:val="center"/>
        </w:trPr>
        <w:tc>
          <w:tcPr>
            <w:tcW w:w="4839" w:type="dxa"/>
            <w:gridSpan w:val="2"/>
            <w:vMerge/>
            <w:vAlign w:val="center"/>
            <w:hideMark/>
          </w:tcPr>
          <w:p w14:paraId="5735AF7E" w14:textId="77777777" w:rsidR="0036733A" w:rsidRPr="008E1D8D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19A555B" w14:textId="77777777" w:rsidR="0036733A" w:rsidRPr="008E1D8D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1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58C96311" w14:textId="77777777" w:rsidR="0036733A" w:rsidRPr="008E1D8D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2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40EA694E" w14:textId="77777777" w:rsidR="0036733A" w:rsidRPr="008E1D8D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3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BD69EEA" w14:textId="77777777" w:rsidR="0036733A" w:rsidRPr="008E1D8D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4</w:t>
            </w:r>
          </w:p>
        </w:tc>
        <w:tc>
          <w:tcPr>
            <w:tcW w:w="247" w:type="dxa"/>
            <w:shd w:val="clear" w:color="auto" w:fill="D9D9D9" w:themeFill="background1" w:themeFillShade="D9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739B5F15" w14:textId="77777777" w:rsidR="0036733A" w:rsidRPr="008E1D8D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5</w:t>
            </w:r>
          </w:p>
        </w:tc>
        <w:tc>
          <w:tcPr>
            <w:tcW w:w="2343" w:type="dxa"/>
            <w:shd w:val="clear" w:color="auto" w:fill="D9D9D9" w:themeFill="background1" w:themeFillShade="D9"/>
            <w:vAlign w:val="center"/>
          </w:tcPr>
          <w:p w14:paraId="2A9B8E02" w14:textId="77777777" w:rsidR="0036733A" w:rsidRPr="008E1D8D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Atribuibles a la Fuente</w:t>
            </w:r>
          </w:p>
        </w:tc>
        <w:tc>
          <w:tcPr>
            <w:tcW w:w="1843" w:type="dxa"/>
            <w:shd w:val="clear" w:color="auto" w:fill="D9D9D9" w:themeFill="background1" w:themeFillShade="D9"/>
            <w:vAlign w:val="center"/>
          </w:tcPr>
          <w:p w14:paraId="2CA3B36D" w14:textId="77777777" w:rsidR="0036733A" w:rsidRPr="008E1D8D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</w:pPr>
            <w:r>
              <w:rPr>
                <w:rFonts w:asciiTheme="majorHAnsi" w:hAnsiTheme="majorHAnsi"/>
                <w:b/>
                <w:bCs/>
                <w:color w:val="000000"/>
                <w:sz w:val="18"/>
                <w:szCs w:val="20"/>
                <w:lang w:eastAsia="es-CL"/>
              </w:rPr>
              <w:t>Otras Fuentes</w:t>
            </w:r>
          </w:p>
        </w:tc>
        <w:tc>
          <w:tcPr>
            <w:tcW w:w="1150" w:type="dxa"/>
            <w:shd w:val="clear" w:color="auto" w:fill="D9D9D9" w:themeFill="background1" w:themeFillShade="D9"/>
            <w:vAlign w:val="center"/>
          </w:tcPr>
          <w:p w14:paraId="1F272821" w14:textId="77777777" w:rsidR="0036733A" w:rsidRPr="0031502F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 w:rsidRPr="006D59ED"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Este</w:t>
            </w:r>
          </w:p>
        </w:tc>
        <w:tc>
          <w:tcPr>
            <w:tcW w:w="1021" w:type="dxa"/>
            <w:shd w:val="clear" w:color="auto" w:fill="D9D9D9" w:themeFill="background1" w:themeFillShade="D9"/>
            <w:vAlign w:val="center"/>
          </w:tcPr>
          <w:p w14:paraId="3C3B3110" w14:textId="77777777" w:rsidR="0036733A" w:rsidRPr="006D59ED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 w:rsidRPr="006D59ED"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Norte</w:t>
            </w:r>
          </w:p>
        </w:tc>
      </w:tr>
      <w:tr w:rsidR="0036733A" w:rsidRPr="008E1D8D" w14:paraId="762F00EB" w14:textId="77777777" w:rsidTr="000E328B">
        <w:trPr>
          <w:trHeight w:val="300"/>
          <w:jc w:val="center"/>
        </w:trPr>
        <w:tc>
          <w:tcPr>
            <w:tcW w:w="940" w:type="dxa"/>
            <w:vMerge w:val="restart"/>
            <w:tcMar>
              <w:top w:w="0" w:type="dxa"/>
              <w:left w:w="70" w:type="dxa"/>
              <w:bottom w:w="0" w:type="dxa"/>
              <w:right w:w="70" w:type="dxa"/>
            </w:tcMar>
            <w:textDirection w:val="btLr"/>
            <w:vAlign w:val="center"/>
            <w:hideMark/>
          </w:tcPr>
          <w:p w14:paraId="3CD8F50F" w14:textId="77777777" w:rsidR="0036733A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  <w:t xml:space="preserve">Dentro de la </w:t>
            </w:r>
          </w:p>
          <w:p w14:paraId="6A3E20A8" w14:textId="77777777" w:rsidR="0036733A" w:rsidRPr="008E1D8D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</w:pPr>
            <w:r w:rsidRPr="008E1D8D"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  <w:t>instalación</w:t>
            </w: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C77AF8F" w14:textId="77777777" w:rsidR="0036733A" w:rsidRPr="00890C9F" w:rsidRDefault="0036733A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890C9F">
              <w:rPr>
                <w:rFonts w:asciiTheme="majorHAnsi" w:hAnsiTheme="majorHAnsi"/>
                <w:sz w:val="18"/>
              </w:rPr>
              <w:t xml:space="preserve">Punto 1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890C9F">
              <w:rPr>
                <w:rFonts w:asciiTheme="majorHAnsi" w:hAnsiTheme="majorHAnsi"/>
                <w:sz w:val="18"/>
              </w:rPr>
              <w:t xml:space="preserve"> </w:t>
            </w:r>
            <w:r w:rsidRPr="00D57CD6">
              <w:rPr>
                <w:rFonts w:asciiTheme="majorHAnsi" w:hAnsiTheme="majorHAnsi"/>
                <w:sz w:val="18"/>
              </w:rPr>
              <w:t xml:space="preserve">Pozo </w:t>
            </w:r>
            <w:r>
              <w:rPr>
                <w:rFonts w:asciiTheme="majorHAnsi" w:hAnsiTheme="majorHAnsi"/>
                <w:sz w:val="18"/>
              </w:rPr>
              <w:t>Patagua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96FBAF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9423048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B430D79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668DA90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9586AC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265C75D0" w14:textId="77777777" w:rsidR="0036733A" w:rsidRPr="008E1D8D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4C1C62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843" w:type="dxa"/>
          </w:tcPr>
          <w:p w14:paraId="442073AB" w14:textId="77777777" w:rsidR="0036733A" w:rsidRPr="008E1D8D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4C1C62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150" w:type="dxa"/>
          </w:tcPr>
          <w:p w14:paraId="2C024F6C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319.566</w:t>
            </w:r>
          </w:p>
        </w:tc>
        <w:tc>
          <w:tcPr>
            <w:tcW w:w="1021" w:type="dxa"/>
          </w:tcPr>
          <w:p w14:paraId="6FADB614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6.273.408</w:t>
            </w:r>
          </w:p>
        </w:tc>
      </w:tr>
      <w:tr w:rsidR="0036733A" w:rsidRPr="008E1D8D" w14:paraId="6E1A20A1" w14:textId="77777777" w:rsidTr="000E328B">
        <w:trPr>
          <w:trHeight w:val="288"/>
          <w:jc w:val="center"/>
        </w:trPr>
        <w:tc>
          <w:tcPr>
            <w:tcW w:w="940" w:type="dxa"/>
            <w:vMerge/>
            <w:vAlign w:val="center"/>
            <w:hideMark/>
          </w:tcPr>
          <w:p w14:paraId="0443278B" w14:textId="77777777" w:rsidR="0036733A" w:rsidRPr="008E1D8D" w:rsidRDefault="0036733A" w:rsidP="000E328B">
            <w:pPr>
              <w:spacing w:after="0" w:line="100" w:lineRule="atLeast"/>
              <w:ind w:left="113" w:right="113"/>
              <w:jc w:val="center"/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F50AFD4" w14:textId="77777777" w:rsidR="0036733A" w:rsidRPr="00890C9F" w:rsidRDefault="0036733A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890C9F">
              <w:rPr>
                <w:rFonts w:asciiTheme="majorHAnsi" w:hAnsiTheme="majorHAnsi"/>
                <w:sz w:val="18"/>
              </w:rPr>
              <w:t xml:space="preserve">Punto 2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890C9F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Pabellón Copihue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576118F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8C87F8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3491A06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78255B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A3DF159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05609C48" w14:textId="77777777" w:rsidR="0036733A" w:rsidRPr="008E1D8D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4C1C62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843" w:type="dxa"/>
          </w:tcPr>
          <w:p w14:paraId="66582B6E" w14:textId="77777777" w:rsidR="0036733A" w:rsidRPr="00205433" w:rsidRDefault="0036733A" w:rsidP="000E328B">
            <w:pPr>
              <w:spacing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4C1C62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150" w:type="dxa"/>
          </w:tcPr>
          <w:p w14:paraId="5F86FA6B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319.796</w:t>
            </w:r>
          </w:p>
        </w:tc>
        <w:tc>
          <w:tcPr>
            <w:tcW w:w="1021" w:type="dxa"/>
          </w:tcPr>
          <w:p w14:paraId="5841C472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6.273.433</w:t>
            </w:r>
          </w:p>
        </w:tc>
      </w:tr>
      <w:tr w:rsidR="0036733A" w:rsidRPr="00707E8F" w14:paraId="4E6AD440" w14:textId="77777777" w:rsidTr="000E328B">
        <w:trPr>
          <w:trHeight w:val="300"/>
          <w:jc w:val="center"/>
        </w:trPr>
        <w:tc>
          <w:tcPr>
            <w:tcW w:w="940" w:type="dxa"/>
            <w:vMerge/>
            <w:textDirection w:val="btLr"/>
            <w:vAlign w:val="center"/>
          </w:tcPr>
          <w:p w14:paraId="7B62AACF" w14:textId="77777777" w:rsidR="0036733A" w:rsidRPr="00707E8F" w:rsidRDefault="0036733A" w:rsidP="000E328B">
            <w:pPr>
              <w:spacing w:after="0" w:line="100" w:lineRule="atLeast"/>
              <w:ind w:left="113" w:right="113"/>
              <w:jc w:val="center"/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33FBDD0" w14:textId="77777777" w:rsidR="0036733A" w:rsidRPr="005254A8" w:rsidRDefault="0036733A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3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Pabellón El Silo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619CB9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C6159D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37E88D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E12BC1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5896B6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499A6EC0" w14:textId="77777777" w:rsidR="0036733A" w:rsidRPr="003B0C51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4C1C62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843" w:type="dxa"/>
          </w:tcPr>
          <w:p w14:paraId="4497A327" w14:textId="77777777" w:rsidR="0036733A" w:rsidRPr="003B0C51" w:rsidRDefault="0036733A" w:rsidP="000E328B">
            <w:pPr>
              <w:spacing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4C1C62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150" w:type="dxa"/>
          </w:tcPr>
          <w:p w14:paraId="085ADC20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319.941</w:t>
            </w:r>
          </w:p>
        </w:tc>
        <w:tc>
          <w:tcPr>
            <w:tcW w:w="1021" w:type="dxa"/>
          </w:tcPr>
          <w:p w14:paraId="20BB59A5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6.273.626</w:t>
            </w:r>
          </w:p>
        </w:tc>
      </w:tr>
      <w:tr w:rsidR="0036733A" w:rsidRPr="00707E8F" w14:paraId="3FFFED02" w14:textId="77777777" w:rsidTr="000E328B">
        <w:trPr>
          <w:trHeight w:val="398"/>
          <w:jc w:val="center"/>
        </w:trPr>
        <w:tc>
          <w:tcPr>
            <w:tcW w:w="940" w:type="dxa"/>
            <w:vMerge/>
            <w:vAlign w:val="center"/>
          </w:tcPr>
          <w:p w14:paraId="735D75C3" w14:textId="77777777" w:rsidR="0036733A" w:rsidRPr="00707E8F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37BA3DD" w14:textId="77777777" w:rsidR="0036733A" w:rsidRPr="005254A8" w:rsidRDefault="0036733A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4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Pabellón El Acacio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94A3007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E212EBF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0B23AF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64E9A8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64C040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4E303882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4C1C62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843" w:type="dxa"/>
          </w:tcPr>
          <w:p w14:paraId="2AF4A43A" w14:textId="77777777" w:rsidR="0036733A" w:rsidRPr="00205433" w:rsidRDefault="0036733A" w:rsidP="000E328B">
            <w:pPr>
              <w:spacing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4C1C62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150" w:type="dxa"/>
          </w:tcPr>
          <w:p w14:paraId="064D061D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319.428</w:t>
            </w:r>
          </w:p>
        </w:tc>
        <w:tc>
          <w:tcPr>
            <w:tcW w:w="1021" w:type="dxa"/>
          </w:tcPr>
          <w:p w14:paraId="53F02D1F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6.273.478</w:t>
            </w:r>
          </w:p>
        </w:tc>
      </w:tr>
      <w:tr w:rsidR="0036733A" w:rsidRPr="00707E8F" w14:paraId="761404BE" w14:textId="77777777" w:rsidTr="000E328B">
        <w:trPr>
          <w:trHeight w:val="300"/>
          <w:jc w:val="center"/>
        </w:trPr>
        <w:tc>
          <w:tcPr>
            <w:tcW w:w="940" w:type="dxa"/>
            <w:vMerge/>
            <w:textDirection w:val="btLr"/>
            <w:vAlign w:val="center"/>
          </w:tcPr>
          <w:p w14:paraId="58342B09" w14:textId="77777777" w:rsidR="0036733A" w:rsidRPr="00707E8F" w:rsidRDefault="0036733A" w:rsidP="000E328B">
            <w:pPr>
              <w:spacing w:after="0" w:line="100" w:lineRule="atLeast"/>
              <w:ind w:left="113" w:right="113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463D2C8" w14:textId="77777777" w:rsidR="0036733A" w:rsidRPr="005254A8" w:rsidRDefault="0036733A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5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Pozo Maitenes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49A2CAE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B0E9E1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0907F8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83ADE0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B26316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60900E71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4C1C62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843" w:type="dxa"/>
          </w:tcPr>
          <w:p w14:paraId="118701E2" w14:textId="77777777" w:rsidR="0036733A" w:rsidRPr="00205433" w:rsidRDefault="0036733A" w:rsidP="000E328B">
            <w:pPr>
              <w:spacing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4C1C62">
              <w:rPr>
                <w:rFonts w:asciiTheme="majorHAnsi" w:hAnsiTheme="majorHAnsi"/>
                <w:color w:val="000000"/>
                <w:sz w:val="18"/>
                <w:lang w:eastAsia="es-CL"/>
              </w:rPr>
              <w:t>No inspeccionado</w:t>
            </w:r>
          </w:p>
        </w:tc>
        <w:tc>
          <w:tcPr>
            <w:tcW w:w="1150" w:type="dxa"/>
          </w:tcPr>
          <w:p w14:paraId="0360061C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318.950</w:t>
            </w:r>
          </w:p>
        </w:tc>
        <w:tc>
          <w:tcPr>
            <w:tcW w:w="1021" w:type="dxa"/>
          </w:tcPr>
          <w:p w14:paraId="15D70CD5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6.273.148</w:t>
            </w:r>
          </w:p>
        </w:tc>
      </w:tr>
      <w:tr w:rsidR="0036733A" w:rsidRPr="00707E8F" w14:paraId="5FB8E7D1" w14:textId="77777777" w:rsidTr="000E328B">
        <w:trPr>
          <w:trHeight w:val="300"/>
          <w:jc w:val="center"/>
        </w:trPr>
        <w:tc>
          <w:tcPr>
            <w:tcW w:w="940" w:type="dxa"/>
            <w:vMerge w:val="restart"/>
            <w:textDirection w:val="btLr"/>
            <w:vAlign w:val="center"/>
          </w:tcPr>
          <w:p w14:paraId="7906E428" w14:textId="77777777" w:rsidR="0036733A" w:rsidRPr="00707E8F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  <w:r w:rsidRPr="00707E8F">
              <w:rPr>
                <w:rFonts w:asciiTheme="majorHAnsi" w:hAnsiTheme="majorHAnsi"/>
                <w:color w:val="000000"/>
                <w:sz w:val="18"/>
                <w:szCs w:val="20"/>
                <w:lang w:eastAsia="es-CL"/>
              </w:rPr>
              <w:t>Fuera de la Instalación</w:t>
            </w: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86BCB65" w14:textId="77777777" w:rsidR="0036733A" w:rsidRPr="005254A8" w:rsidRDefault="0036733A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6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 xml:space="preserve">Costado </w:t>
            </w:r>
            <w:r w:rsidRPr="00463741">
              <w:rPr>
                <w:rFonts w:asciiTheme="majorHAnsi" w:hAnsiTheme="majorHAnsi"/>
                <w:sz w:val="18"/>
              </w:rPr>
              <w:t>Ca</w:t>
            </w:r>
            <w:r>
              <w:rPr>
                <w:rFonts w:asciiTheme="majorHAnsi" w:hAnsiTheme="majorHAnsi"/>
                <w:sz w:val="18"/>
              </w:rPr>
              <w:t>sa 1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6694B7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642512" w14:textId="484B4FA0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EEEF4B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5EDC39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335796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  <w:vAlign w:val="center"/>
          </w:tcPr>
          <w:p w14:paraId="1FB41060" w14:textId="61E8A34E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Purín, cerdo</w:t>
            </w:r>
          </w:p>
        </w:tc>
        <w:tc>
          <w:tcPr>
            <w:tcW w:w="1843" w:type="dxa"/>
          </w:tcPr>
          <w:p w14:paraId="59E50884" w14:textId="4F2DE93E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6F151A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150" w:type="dxa"/>
          </w:tcPr>
          <w:p w14:paraId="4284A165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316.863</w:t>
            </w:r>
          </w:p>
        </w:tc>
        <w:tc>
          <w:tcPr>
            <w:tcW w:w="1021" w:type="dxa"/>
          </w:tcPr>
          <w:p w14:paraId="753079AD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6.272.112</w:t>
            </w:r>
          </w:p>
        </w:tc>
      </w:tr>
      <w:tr w:rsidR="0036733A" w:rsidRPr="00707E8F" w14:paraId="0F313365" w14:textId="77777777" w:rsidTr="000E328B">
        <w:trPr>
          <w:trHeight w:val="300"/>
          <w:jc w:val="center"/>
        </w:trPr>
        <w:tc>
          <w:tcPr>
            <w:tcW w:w="940" w:type="dxa"/>
            <w:vMerge/>
            <w:vAlign w:val="center"/>
          </w:tcPr>
          <w:p w14:paraId="53A2346F" w14:textId="77777777" w:rsidR="0036733A" w:rsidRPr="00707E8F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10C27BAA" w14:textId="77777777" w:rsidR="0036733A" w:rsidRPr="005254A8" w:rsidRDefault="0036733A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7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Costado Casa 2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0EED78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B8DDBA" w14:textId="308343EA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1EE6D5" w14:textId="78D47256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8A7769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113BE8C" w14:textId="77777777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1D820509" w14:textId="1422EEAE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Purín, cerdo</w:t>
            </w:r>
          </w:p>
        </w:tc>
        <w:tc>
          <w:tcPr>
            <w:tcW w:w="1843" w:type="dxa"/>
          </w:tcPr>
          <w:p w14:paraId="2007EDA2" w14:textId="659B93E8" w:rsidR="0036733A" w:rsidRPr="00205433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6F151A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150" w:type="dxa"/>
          </w:tcPr>
          <w:p w14:paraId="6B341EA4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317.780</w:t>
            </w:r>
          </w:p>
        </w:tc>
        <w:tc>
          <w:tcPr>
            <w:tcW w:w="1021" w:type="dxa"/>
          </w:tcPr>
          <w:p w14:paraId="49885BA9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6.272.839</w:t>
            </w:r>
          </w:p>
        </w:tc>
      </w:tr>
      <w:tr w:rsidR="0036733A" w:rsidRPr="00707E8F" w14:paraId="336A5678" w14:textId="77777777" w:rsidTr="000E328B">
        <w:trPr>
          <w:trHeight w:val="300"/>
          <w:jc w:val="center"/>
        </w:trPr>
        <w:tc>
          <w:tcPr>
            <w:tcW w:w="940" w:type="dxa"/>
            <w:vMerge/>
            <w:vAlign w:val="center"/>
          </w:tcPr>
          <w:p w14:paraId="6D8D6ABA" w14:textId="77777777" w:rsidR="0036733A" w:rsidRPr="00707E8F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  <w:hideMark/>
          </w:tcPr>
          <w:p w14:paraId="654454E2" w14:textId="77777777" w:rsidR="0036733A" w:rsidRPr="005254A8" w:rsidRDefault="0036733A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8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Costado Casa 3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7950ED" w14:textId="77777777" w:rsidR="0036733A" w:rsidRPr="00707E8F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E223A04" w14:textId="77777777" w:rsidR="0036733A" w:rsidRPr="00707E8F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185B7B" w14:textId="1145B38B" w:rsidR="0036733A" w:rsidRPr="0036733A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  <w:r w:rsidRPr="0036733A"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  <w:t>x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B7A6816" w14:textId="093354B7" w:rsidR="0036733A" w:rsidRPr="00CF2A15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1F7C4C5" w14:textId="77777777" w:rsidR="0036733A" w:rsidRPr="00B033CD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49449CEC" w14:textId="77777777" w:rsidR="0036733A" w:rsidRPr="00B033CD" w:rsidRDefault="0036733A" w:rsidP="000E328B">
            <w:pPr>
              <w:spacing w:line="100" w:lineRule="atLeas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Purín, cerdo</w:t>
            </w:r>
          </w:p>
        </w:tc>
        <w:tc>
          <w:tcPr>
            <w:tcW w:w="1843" w:type="dxa"/>
          </w:tcPr>
          <w:p w14:paraId="6844DE07" w14:textId="77777777" w:rsidR="0036733A" w:rsidRPr="00707E8F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  <w:r w:rsidRPr="006F151A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150" w:type="dxa"/>
          </w:tcPr>
          <w:p w14:paraId="350699A5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318.394</w:t>
            </w:r>
          </w:p>
        </w:tc>
        <w:tc>
          <w:tcPr>
            <w:tcW w:w="1021" w:type="dxa"/>
          </w:tcPr>
          <w:p w14:paraId="59412662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6.273.161</w:t>
            </w:r>
          </w:p>
        </w:tc>
      </w:tr>
      <w:tr w:rsidR="0036733A" w:rsidRPr="00707E8F" w14:paraId="20A5C394" w14:textId="77777777" w:rsidTr="000E328B">
        <w:trPr>
          <w:trHeight w:val="300"/>
          <w:jc w:val="center"/>
        </w:trPr>
        <w:tc>
          <w:tcPr>
            <w:tcW w:w="940" w:type="dxa"/>
            <w:vMerge/>
            <w:vAlign w:val="center"/>
          </w:tcPr>
          <w:p w14:paraId="1183FD68" w14:textId="77777777" w:rsidR="0036733A" w:rsidRPr="00707E8F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9D4105" w14:textId="77777777" w:rsidR="0036733A" w:rsidRPr="005254A8" w:rsidRDefault="0036733A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>
              <w:rPr>
                <w:rFonts w:asciiTheme="majorHAnsi" w:hAnsiTheme="majorHAnsi"/>
                <w:sz w:val="18"/>
              </w:rPr>
              <w:t>Punto 9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Costado Casa 4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ED4262C" w14:textId="77777777" w:rsidR="0036733A" w:rsidRPr="00707E8F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C93928" w14:textId="77777777" w:rsidR="0036733A" w:rsidRPr="00707E8F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1A27ED7" w14:textId="77777777" w:rsidR="0036733A" w:rsidRPr="00707E8F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E8A046" w14:textId="36D133B0" w:rsidR="0036733A" w:rsidRPr="00CF2A15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45970AD" w14:textId="77777777" w:rsidR="0036733A" w:rsidRPr="00B033CD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56447A95" w14:textId="410E24A8" w:rsidR="0036733A" w:rsidRDefault="0036733A" w:rsidP="000E328B">
            <w:pPr>
              <w:spacing w:line="100" w:lineRule="atLeas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6F151A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843" w:type="dxa"/>
          </w:tcPr>
          <w:p w14:paraId="1C1F88E3" w14:textId="77777777" w:rsidR="0036733A" w:rsidRPr="002153F9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6F151A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150" w:type="dxa"/>
          </w:tcPr>
          <w:p w14:paraId="00D32F61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318.541</w:t>
            </w:r>
          </w:p>
        </w:tc>
        <w:tc>
          <w:tcPr>
            <w:tcW w:w="1021" w:type="dxa"/>
          </w:tcPr>
          <w:p w14:paraId="40CD5795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6.273.243</w:t>
            </w:r>
          </w:p>
        </w:tc>
      </w:tr>
      <w:tr w:rsidR="0036733A" w:rsidRPr="00707E8F" w14:paraId="4102BA95" w14:textId="77777777" w:rsidTr="000E328B">
        <w:trPr>
          <w:trHeight w:val="300"/>
          <w:jc w:val="center"/>
        </w:trPr>
        <w:tc>
          <w:tcPr>
            <w:tcW w:w="940" w:type="dxa"/>
            <w:vMerge/>
            <w:vAlign w:val="center"/>
          </w:tcPr>
          <w:p w14:paraId="124CB88B" w14:textId="77777777" w:rsidR="0036733A" w:rsidRPr="00707E8F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45073AE" w14:textId="77777777" w:rsidR="0036733A" w:rsidRPr="005254A8" w:rsidRDefault="0036733A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 w:rsidRPr="005254A8">
              <w:rPr>
                <w:rFonts w:asciiTheme="majorHAnsi" w:hAnsiTheme="majorHAnsi"/>
                <w:sz w:val="18"/>
              </w:rPr>
              <w:t xml:space="preserve">Punto </w:t>
            </w:r>
            <w:r>
              <w:rPr>
                <w:rFonts w:asciiTheme="majorHAnsi" w:hAnsiTheme="majorHAnsi"/>
                <w:sz w:val="18"/>
              </w:rPr>
              <w:t>10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Frente Predio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D72A31E" w14:textId="77777777" w:rsidR="0036733A" w:rsidRPr="00707E8F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1E8859F" w14:textId="77777777" w:rsidR="0036733A" w:rsidRPr="00707E8F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5B08CC" w14:textId="77777777" w:rsidR="0036733A" w:rsidRPr="00707E8F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u w:val="single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6D1A1B" w14:textId="12B8ABF3" w:rsidR="0036733A" w:rsidRPr="00CF2A15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78F46CA" w14:textId="77777777" w:rsidR="0036733A" w:rsidRPr="00B033CD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2E9B9876" w14:textId="7D00F525" w:rsidR="0036733A" w:rsidRDefault="0036733A" w:rsidP="000E328B">
            <w:pPr>
              <w:spacing w:line="100" w:lineRule="atLeas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6F151A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843" w:type="dxa"/>
          </w:tcPr>
          <w:p w14:paraId="2234C1FB" w14:textId="77777777" w:rsidR="0036733A" w:rsidRPr="002153F9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6F151A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150" w:type="dxa"/>
          </w:tcPr>
          <w:p w14:paraId="5D028F3A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318.927</w:t>
            </w:r>
          </w:p>
        </w:tc>
        <w:tc>
          <w:tcPr>
            <w:tcW w:w="1021" w:type="dxa"/>
          </w:tcPr>
          <w:p w14:paraId="463D8421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6.273.450</w:t>
            </w:r>
          </w:p>
        </w:tc>
      </w:tr>
      <w:tr w:rsidR="0036733A" w:rsidRPr="00707E8F" w14:paraId="6FDEBDD6" w14:textId="77777777" w:rsidTr="000E328B">
        <w:trPr>
          <w:trHeight w:val="300"/>
          <w:jc w:val="center"/>
        </w:trPr>
        <w:tc>
          <w:tcPr>
            <w:tcW w:w="940" w:type="dxa"/>
            <w:vMerge/>
            <w:vAlign w:val="center"/>
          </w:tcPr>
          <w:p w14:paraId="20BCC2BE" w14:textId="77777777" w:rsidR="0036733A" w:rsidRPr="00707E8F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487B9FC" w14:textId="77777777" w:rsidR="0036733A" w:rsidRPr="005254A8" w:rsidRDefault="0036733A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>
              <w:rPr>
                <w:rFonts w:asciiTheme="majorHAnsi" w:hAnsiTheme="majorHAnsi"/>
                <w:sz w:val="18"/>
              </w:rPr>
              <w:t>Punto 11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Costado Casa 5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F6AC8C" w14:textId="77777777" w:rsidR="0036733A" w:rsidRPr="00DF5975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4652F2" w14:textId="77777777" w:rsidR="0036733A" w:rsidRPr="00DF5975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BE8F0D1" w14:textId="77777777" w:rsidR="0036733A" w:rsidRPr="00DF5975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6B7923" w14:textId="77777777" w:rsidR="0036733A" w:rsidRPr="00CF2A15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130D41" w14:textId="51A947EB" w:rsidR="0036733A" w:rsidRPr="00DF5975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55F052C6" w14:textId="59364FE4" w:rsidR="0036733A" w:rsidRDefault="0036733A" w:rsidP="000E328B">
            <w:pPr>
              <w:spacing w:line="100" w:lineRule="atLeas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6F151A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843" w:type="dxa"/>
          </w:tcPr>
          <w:p w14:paraId="7FA45FCD" w14:textId="77777777" w:rsidR="0036733A" w:rsidRPr="002153F9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6F151A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150" w:type="dxa"/>
          </w:tcPr>
          <w:p w14:paraId="5FFC2E90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319.068</w:t>
            </w:r>
          </w:p>
        </w:tc>
        <w:tc>
          <w:tcPr>
            <w:tcW w:w="1021" w:type="dxa"/>
          </w:tcPr>
          <w:p w14:paraId="68932426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6.273.523</w:t>
            </w:r>
          </w:p>
        </w:tc>
      </w:tr>
      <w:tr w:rsidR="0036733A" w:rsidRPr="00707E8F" w14:paraId="7CBBB63D" w14:textId="77777777" w:rsidTr="000E328B">
        <w:trPr>
          <w:trHeight w:val="300"/>
          <w:jc w:val="center"/>
        </w:trPr>
        <w:tc>
          <w:tcPr>
            <w:tcW w:w="940" w:type="dxa"/>
            <w:vMerge/>
            <w:vAlign w:val="center"/>
          </w:tcPr>
          <w:p w14:paraId="4F25BA7F" w14:textId="77777777" w:rsidR="0036733A" w:rsidRPr="00707E8F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szCs w:val="20"/>
                <w:u w:val="single"/>
                <w:lang w:eastAsia="es-CL"/>
              </w:rPr>
            </w:pPr>
          </w:p>
        </w:tc>
        <w:tc>
          <w:tcPr>
            <w:tcW w:w="3899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570686F" w14:textId="77777777" w:rsidR="0036733A" w:rsidRPr="005254A8" w:rsidRDefault="0036733A" w:rsidP="000E328B">
            <w:pPr>
              <w:spacing w:line="100" w:lineRule="atLeast"/>
              <w:jc w:val="left"/>
              <w:rPr>
                <w:rFonts w:asciiTheme="majorHAnsi" w:hAnsiTheme="majorHAnsi"/>
                <w:sz w:val="18"/>
              </w:rPr>
            </w:pPr>
            <w:r>
              <w:rPr>
                <w:rFonts w:asciiTheme="majorHAnsi" w:hAnsiTheme="majorHAnsi"/>
                <w:sz w:val="18"/>
              </w:rPr>
              <w:t>Punto 12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–</w:t>
            </w:r>
            <w:r w:rsidRPr="005254A8">
              <w:rPr>
                <w:rFonts w:asciiTheme="majorHAnsi" w:hAnsiTheme="majorHAnsi"/>
                <w:sz w:val="18"/>
              </w:rPr>
              <w:t xml:space="preserve"> </w:t>
            </w:r>
            <w:r>
              <w:rPr>
                <w:rFonts w:asciiTheme="majorHAnsi" w:hAnsiTheme="majorHAnsi"/>
                <w:sz w:val="18"/>
              </w:rPr>
              <w:t>Costado Casa 6</w:t>
            </w: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636368" w14:textId="77777777" w:rsidR="0036733A" w:rsidRPr="00DF5975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3E97B01" w14:textId="77777777" w:rsidR="0036733A" w:rsidRPr="00DF5975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209055" w14:textId="6638D683" w:rsidR="0036733A" w:rsidRPr="00DF5975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F4DE4D9" w14:textId="77777777" w:rsidR="0036733A" w:rsidRPr="00CF2A15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5115BF" w14:textId="77777777" w:rsidR="0036733A" w:rsidRPr="00DF5975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b/>
                <w:color w:val="000000"/>
                <w:sz w:val="18"/>
                <w:lang w:eastAsia="es-CL"/>
              </w:rPr>
            </w:pPr>
          </w:p>
        </w:tc>
        <w:tc>
          <w:tcPr>
            <w:tcW w:w="2343" w:type="dxa"/>
          </w:tcPr>
          <w:p w14:paraId="73BC3413" w14:textId="0D1CF207" w:rsidR="0036733A" w:rsidRDefault="0036733A" w:rsidP="000E328B">
            <w:pPr>
              <w:spacing w:line="100" w:lineRule="atLeas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6F151A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843" w:type="dxa"/>
          </w:tcPr>
          <w:p w14:paraId="1626A821" w14:textId="77777777" w:rsidR="0036733A" w:rsidRPr="002153F9" w:rsidRDefault="0036733A" w:rsidP="000E328B">
            <w:pPr>
              <w:spacing w:after="0" w:line="100" w:lineRule="atLeast"/>
              <w:jc w:val="left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 w:rsidRPr="006F151A">
              <w:rPr>
                <w:rFonts w:asciiTheme="majorHAnsi" w:hAnsiTheme="majorHAnsi"/>
                <w:color w:val="000000"/>
                <w:sz w:val="18"/>
                <w:lang w:eastAsia="es-CL"/>
              </w:rPr>
              <w:t>Sin percepción</w:t>
            </w:r>
          </w:p>
        </w:tc>
        <w:tc>
          <w:tcPr>
            <w:tcW w:w="1150" w:type="dxa"/>
          </w:tcPr>
          <w:p w14:paraId="640CAAC4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319.366</w:t>
            </w:r>
          </w:p>
        </w:tc>
        <w:tc>
          <w:tcPr>
            <w:tcW w:w="1021" w:type="dxa"/>
          </w:tcPr>
          <w:p w14:paraId="5500048F" w14:textId="77777777" w:rsidR="0036733A" w:rsidRPr="009720BB" w:rsidRDefault="0036733A" w:rsidP="000E328B">
            <w:pPr>
              <w:spacing w:after="0" w:line="100" w:lineRule="atLeast"/>
              <w:jc w:val="center"/>
              <w:rPr>
                <w:rFonts w:asciiTheme="majorHAnsi" w:hAnsiTheme="majorHAnsi"/>
                <w:color w:val="000000"/>
                <w:sz w:val="18"/>
                <w:lang w:eastAsia="es-CL"/>
              </w:rPr>
            </w:pPr>
            <w:r>
              <w:rPr>
                <w:rFonts w:asciiTheme="majorHAnsi" w:hAnsiTheme="majorHAnsi"/>
                <w:color w:val="000000"/>
                <w:sz w:val="18"/>
                <w:lang w:eastAsia="es-CL"/>
              </w:rPr>
              <w:t>6.273.688</w:t>
            </w:r>
          </w:p>
        </w:tc>
      </w:tr>
    </w:tbl>
    <w:p w14:paraId="7CDCAFA1" w14:textId="77777777" w:rsidR="00A77D2D" w:rsidRPr="00A77D2D" w:rsidRDefault="00A77D2D" w:rsidP="00A77D2D"/>
    <w:p w14:paraId="51D9A5A7" w14:textId="0128FB3C" w:rsidR="00F82D34" w:rsidRPr="00DE64CD" w:rsidRDefault="00F82D34" w:rsidP="00F82D34">
      <w:pPr>
        <w:pStyle w:val="Epgrafe"/>
        <w:rPr>
          <w:rFonts w:asciiTheme="majorHAnsi" w:hAnsiTheme="majorHAnsi"/>
          <w:color w:val="auto"/>
          <w:sz w:val="22"/>
        </w:rPr>
      </w:pPr>
    </w:p>
    <w:p w14:paraId="7CDCAFA4" w14:textId="77777777" w:rsidR="00890C9F" w:rsidRDefault="00890C9F" w:rsidP="000C0ACF">
      <w:pPr>
        <w:pStyle w:val="Epgrafe"/>
        <w:spacing w:after="0"/>
        <w:jc w:val="left"/>
        <w:rPr>
          <w:rFonts w:asciiTheme="majorHAnsi" w:hAnsiTheme="majorHAnsi"/>
          <w:color w:val="auto"/>
          <w:sz w:val="22"/>
        </w:rPr>
      </w:pPr>
    </w:p>
    <w:p w14:paraId="261F031A" w14:textId="2EE5D774" w:rsidR="000849AD" w:rsidRDefault="000849AD" w:rsidP="000849AD"/>
    <w:p w14:paraId="554ABA9C" w14:textId="77777777" w:rsidR="000849AD" w:rsidRDefault="000849AD" w:rsidP="000849AD"/>
    <w:p w14:paraId="7CDCAFA7" w14:textId="77777777" w:rsidR="00416089" w:rsidRDefault="00416089" w:rsidP="000C0ACF">
      <w:pPr>
        <w:pStyle w:val="Epgrafe"/>
        <w:spacing w:after="0"/>
        <w:jc w:val="left"/>
        <w:rPr>
          <w:rFonts w:asciiTheme="majorHAnsi" w:hAnsiTheme="majorHAnsi"/>
          <w:color w:val="auto"/>
          <w:sz w:val="22"/>
        </w:rPr>
      </w:pPr>
      <w:bookmarkStart w:id="22" w:name="_Toc369247183"/>
      <w:r w:rsidRPr="003179CC">
        <w:rPr>
          <w:rFonts w:asciiTheme="majorHAnsi" w:hAnsiTheme="majorHAnsi"/>
          <w:color w:val="auto"/>
          <w:sz w:val="22"/>
        </w:rPr>
        <w:t xml:space="preserve">Figura N° </w:t>
      </w:r>
      <w:r w:rsidRPr="003179CC">
        <w:rPr>
          <w:rFonts w:asciiTheme="majorHAnsi" w:hAnsiTheme="majorHAnsi"/>
          <w:color w:val="auto"/>
          <w:sz w:val="22"/>
        </w:rPr>
        <w:fldChar w:fldCharType="begin"/>
      </w:r>
      <w:r w:rsidRPr="003179CC">
        <w:rPr>
          <w:rFonts w:asciiTheme="majorHAnsi" w:hAnsiTheme="majorHAnsi"/>
          <w:color w:val="auto"/>
          <w:sz w:val="22"/>
        </w:rPr>
        <w:instrText xml:space="preserve"> SEQ Figura_N° \* ARABIC </w:instrText>
      </w:r>
      <w:r w:rsidRPr="003179CC">
        <w:rPr>
          <w:rFonts w:asciiTheme="majorHAnsi" w:hAnsiTheme="majorHAnsi"/>
          <w:color w:val="auto"/>
          <w:sz w:val="22"/>
        </w:rPr>
        <w:fldChar w:fldCharType="separate"/>
      </w:r>
      <w:r w:rsidR="00394EE5">
        <w:rPr>
          <w:rFonts w:asciiTheme="majorHAnsi" w:hAnsiTheme="majorHAnsi"/>
          <w:noProof/>
          <w:color w:val="auto"/>
          <w:sz w:val="22"/>
        </w:rPr>
        <w:t>4</w:t>
      </w:r>
      <w:r w:rsidRPr="003179CC">
        <w:rPr>
          <w:rFonts w:asciiTheme="majorHAnsi" w:hAnsiTheme="majorHAnsi"/>
          <w:color w:val="auto"/>
          <w:sz w:val="22"/>
        </w:rPr>
        <w:fldChar w:fldCharType="end"/>
      </w:r>
      <w:bookmarkEnd w:id="19"/>
      <w:r>
        <w:rPr>
          <w:rFonts w:asciiTheme="majorHAnsi" w:hAnsiTheme="majorHAnsi"/>
          <w:color w:val="auto"/>
          <w:sz w:val="22"/>
        </w:rPr>
        <w:t xml:space="preserve"> – Intensidades de olor percibidas</w:t>
      </w:r>
      <w:r w:rsidR="00BC6B46">
        <w:rPr>
          <w:rFonts w:asciiTheme="majorHAnsi" w:hAnsiTheme="majorHAnsi"/>
          <w:color w:val="auto"/>
          <w:sz w:val="22"/>
        </w:rPr>
        <w:t xml:space="preserve"> </w:t>
      </w:r>
      <w:r w:rsidR="00AD4DC6">
        <w:rPr>
          <w:rFonts w:asciiTheme="majorHAnsi" w:hAnsiTheme="majorHAnsi"/>
          <w:color w:val="auto"/>
          <w:sz w:val="22"/>
        </w:rPr>
        <w:t>(</w:t>
      </w:r>
      <w:r w:rsidR="00BC6B46">
        <w:rPr>
          <w:rFonts w:asciiTheme="majorHAnsi" w:hAnsiTheme="majorHAnsi"/>
          <w:color w:val="auto"/>
          <w:sz w:val="22"/>
        </w:rPr>
        <w:t>Día 1</w:t>
      </w:r>
      <w:r w:rsidR="00AD4DC6">
        <w:rPr>
          <w:rFonts w:asciiTheme="majorHAnsi" w:hAnsiTheme="majorHAnsi"/>
          <w:color w:val="auto"/>
          <w:sz w:val="22"/>
        </w:rPr>
        <w:t>)</w:t>
      </w:r>
      <w:bookmarkEnd w:id="22"/>
    </w:p>
    <w:p w14:paraId="7CDCAFA8" w14:textId="575ED059" w:rsidR="003179CC" w:rsidRDefault="00762DA5" w:rsidP="00F10D49">
      <w:pPr>
        <w:spacing w:after="0"/>
      </w:pPr>
      <w:r w:rsidRPr="004E54EC">
        <w:rPr>
          <w:noProof/>
          <w:lang w:eastAsia="es-CL"/>
        </w:rPr>
        <w:drawing>
          <wp:anchor distT="0" distB="0" distL="114300" distR="114300" simplePos="0" relativeHeight="251722752" behindDoc="0" locked="0" layoutInCell="1" allowOverlap="1" wp14:anchorId="1C804C6F" wp14:editId="7720A22C">
            <wp:simplePos x="0" y="0"/>
            <wp:positionH relativeFrom="column">
              <wp:posOffset>6187858</wp:posOffset>
            </wp:positionH>
            <wp:positionV relativeFrom="paragraph">
              <wp:posOffset>4165600</wp:posOffset>
            </wp:positionV>
            <wp:extent cx="1031240" cy="747395"/>
            <wp:effectExtent l="0" t="0" r="0" b="0"/>
            <wp:wrapNone/>
            <wp:docPr id="26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cala intensidades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240" cy="747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179CC">
        <w:rPr>
          <w:noProof/>
          <w:lang w:eastAsia="es-CL"/>
        </w:rPr>
        <w:drawing>
          <wp:anchor distT="0" distB="0" distL="114300" distR="114300" simplePos="0" relativeHeight="251728896" behindDoc="0" locked="0" layoutInCell="1" allowOverlap="1" wp14:anchorId="6FF74C19" wp14:editId="6B6BCE1B">
            <wp:simplePos x="0" y="0"/>
            <wp:positionH relativeFrom="column">
              <wp:posOffset>6445885</wp:posOffset>
            </wp:positionH>
            <wp:positionV relativeFrom="paragraph">
              <wp:posOffset>81915</wp:posOffset>
            </wp:positionV>
            <wp:extent cx="478155" cy="584200"/>
            <wp:effectExtent l="0" t="0" r="0" b="6350"/>
            <wp:wrapNone/>
            <wp:docPr id="33" name="Imagen 33" descr="C:\Users\jrodriguez\AppData\Local\Microsoft\Windows\Temporary Internet Files\Content.IE5\4WF0DONL\MC900239015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rodriguez\AppData\Local\Microsoft\Windows\Temporary Internet Files\Content.IE5\4WF0DONL\MC900239015[1].wm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6A24">
        <w:rPr>
          <w:noProof/>
          <w:lang w:eastAsia="es-CL"/>
        </w:rPr>
        <w:drawing>
          <wp:inline distT="0" distB="0" distL="0" distR="0" wp14:anchorId="7BE512EC" wp14:editId="37B5C1CC">
            <wp:extent cx="6124219" cy="4860000"/>
            <wp:effectExtent l="0" t="0" r="0" b="0"/>
            <wp:docPr id="24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 1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4219" cy="48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CAFA9" w14:textId="5C1E392B" w:rsidR="00F10D49" w:rsidRDefault="00F10D49" w:rsidP="00F10D49">
      <w:pPr>
        <w:spacing w:after="0"/>
      </w:pPr>
      <w:r>
        <w:t>Fuente: Elaboración propia.</w:t>
      </w:r>
    </w:p>
    <w:p w14:paraId="52D89157" w14:textId="77777777" w:rsidR="00486A24" w:rsidRDefault="00486A24" w:rsidP="00BC6B46">
      <w:pPr>
        <w:pStyle w:val="Epgrafe"/>
        <w:spacing w:after="0"/>
        <w:jc w:val="left"/>
        <w:rPr>
          <w:rFonts w:asciiTheme="majorHAnsi" w:hAnsiTheme="majorHAnsi"/>
          <w:color w:val="auto"/>
          <w:sz w:val="22"/>
        </w:rPr>
      </w:pPr>
    </w:p>
    <w:p w14:paraId="7CDCAFAD" w14:textId="041294E3" w:rsidR="00626486" w:rsidRDefault="00416089" w:rsidP="00BC6B46">
      <w:pPr>
        <w:pStyle w:val="Epgrafe"/>
        <w:spacing w:after="0"/>
        <w:jc w:val="left"/>
        <w:rPr>
          <w:rFonts w:asciiTheme="majorHAnsi" w:hAnsiTheme="majorHAnsi"/>
          <w:color w:val="auto"/>
          <w:sz w:val="22"/>
        </w:rPr>
      </w:pPr>
      <w:bookmarkStart w:id="23" w:name="_Toc369247184"/>
      <w:r w:rsidRPr="003179CC">
        <w:rPr>
          <w:rFonts w:asciiTheme="majorHAnsi" w:hAnsiTheme="majorHAnsi"/>
          <w:color w:val="auto"/>
          <w:sz w:val="22"/>
        </w:rPr>
        <w:t xml:space="preserve">Figura N° </w:t>
      </w:r>
      <w:r w:rsidRPr="003179CC">
        <w:rPr>
          <w:rFonts w:asciiTheme="majorHAnsi" w:hAnsiTheme="majorHAnsi"/>
          <w:color w:val="auto"/>
          <w:sz w:val="22"/>
        </w:rPr>
        <w:fldChar w:fldCharType="begin"/>
      </w:r>
      <w:r w:rsidRPr="003179CC">
        <w:rPr>
          <w:rFonts w:asciiTheme="majorHAnsi" w:hAnsiTheme="majorHAnsi"/>
          <w:color w:val="auto"/>
          <w:sz w:val="22"/>
        </w:rPr>
        <w:instrText xml:space="preserve"> SEQ Figura_N° \* ARABIC </w:instrText>
      </w:r>
      <w:r w:rsidRPr="003179CC">
        <w:rPr>
          <w:rFonts w:asciiTheme="majorHAnsi" w:hAnsiTheme="majorHAnsi"/>
          <w:color w:val="auto"/>
          <w:sz w:val="22"/>
        </w:rPr>
        <w:fldChar w:fldCharType="separate"/>
      </w:r>
      <w:r w:rsidR="00394EE5">
        <w:rPr>
          <w:rFonts w:asciiTheme="majorHAnsi" w:hAnsiTheme="majorHAnsi"/>
          <w:noProof/>
          <w:color w:val="auto"/>
          <w:sz w:val="22"/>
        </w:rPr>
        <w:t>5</w:t>
      </w:r>
      <w:r w:rsidRPr="003179CC">
        <w:rPr>
          <w:rFonts w:asciiTheme="majorHAnsi" w:hAnsiTheme="majorHAnsi"/>
          <w:color w:val="auto"/>
          <w:sz w:val="22"/>
        </w:rPr>
        <w:fldChar w:fldCharType="end"/>
      </w:r>
      <w:r>
        <w:rPr>
          <w:rFonts w:asciiTheme="majorHAnsi" w:hAnsiTheme="majorHAnsi"/>
          <w:color w:val="auto"/>
          <w:sz w:val="22"/>
        </w:rPr>
        <w:t xml:space="preserve"> – </w:t>
      </w:r>
      <w:r w:rsidR="00BC6B46">
        <w:rPr>
          <w:rFonts w:asciiTheme="majorHAnsi" w:hAnsiTheme="majorHAnsi"/>
          <w:color w:val="auto"/>
          <w:sz w:val="22"/>
        </w:rPr>
        <w:t>I</w:t>
      </w:r>
      <w:r>
        <w:rPr>
          <w:rFonts w:asciiTheme="majorHAnsi" w:hAnsiTheme="majorHAnsi"/>
          <w:color w:val="auto"/>
          <w:sz w:val="22"/>
        </w:rPr>
        <w:t>ntensidades de olor percibidas</w:t>
      </w:r>
      <w:r w:rsidR="00C3032D">
        <w:rPr>
          <w:rFonts w:asciiTheme="majorHAnsi" w:hAnsiTheme="majorHAnsi"/>
          <w:color w:val="auto"/>
          <w:sz w:val="22"/>
        </w:rPr>
        <w:t xml:space="preserve"> </w:t>
      </w:r>
      <w:r w:rsidR="00AD4DC6">
        <w:rPr>
          <w:rFonts w:asciiTheme="majorHAnsi" w:hAnsiTheme="majorHAnsi"/>
          <w:color w:val="auto"/>
          <w:sz w:val="22"/>
        </w:rPr>
        <w:t>(</w:t>
      </w:r>
      <w:r w:rsidR="00BC6B46">
        <w:rPr>
          <w:rFonts w:asciiTheme="majorHAnsi" w:hAnsiTheme="majorHAnsi"/>
          <w:color w:val="auto"/>
          <w:sz w:val="22"/>
        </w:rPr>
        <w:t>Día 2</w:t>
      </w:r>
      <w:r w:rsidR="00AD4DC6">
        <w:rPr>
          <w:rFonts w:asciiTheme="majorHAnsi" w:hAnsiTheme="majorHAnsi"/>
          <w:color w:val="auto"/>
          <w:sz w:val="22"/>
        </w:rPr>
        <w:t>)</w:t>
      </w:r>
      <w:bookmarkEnd w:id="23"/>
    </w:p>
    <w:p w14:paraId="7CDCAFAE" w14:textId="63F672E0" w:rsidR="004E54EC" w:rsidRDefault="00762DA5" w:rsidP="00BC6B46">
      <w:pPr>
        <w:pStyle w:val="Epgrafe"/>
        <w:spacing w:after="0"/>
        <w:jc w:val="left"/>
      </w:pPr>
      <w:r w:rsidRPr="004E54EC">
        <w:rPr>
          <w:noProof/>
          <w:lang w:eastAsia="es-CL"/>
        </w:rPr>
        <w:drawing>
          <wp:anchor distT="0" distB="0" distL="114300" distR="114300" simplePos="0" relativeHeight="251681792" behindDoc="0" locked="0" layoutInCell="1" allowOverlap="1" wp14:anchorId="7CDCB024" wp14:editId="5D96F878">
            <wp:simplePos x="0" y="0"/>
            <wp:positionH relativeFrom="column">
              <wp:posOffset>6187440</wp:posOffset>
            </wp:positionH>
            <wp:positionV relativeFrom="paragraph">
              <wp:posOffset>4166870</wp:posOffset>
            </wp:positionV>
            <wp:extent cx="1031240" cy="747395"/>
            <wp:effectExtent l="0" t="0" r="0" b="0"/>
            <wp:wrapNone/>
            <wp:docPr id="9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cala intensidades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240" cy="747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179CC">
        <w:rPr>
          <w:noProof/>
          <w:lang w:eastAsia="es-CL"/>
        </w:rPr>
        <w:drawing>
          <wp:anchor distT="0" distB="0" distL="114300" distR="114300" simplePos="0" relativeHeight="251730944" behindDoc="0" locked="0" layoutInCell="1" allowOverlap="1" wp14:anchorId="0A467EE3" wp14:editId="00A1E33B">
            <wp:simplePos x="0" y="0"/>
            <wp:positionH relativeFrom="column">
              <wp:posOffset>6449060</wp:posOffset>
            </wp:positionH>
            <wp:positionV relativeFrom="paragraph">
              <wp:posOffset>67945</wp:posOffset>
            </wp:positionV>
            <wp:extent cx="478155" cy="584200"/>
            <wp:effectExtent l="0" t="0" r="0" b="6350"/>
            <wp:wrapNone/>
            <wp:docPr id="29" name="Imagen 29" descr="C:\Users\jrodriguez\AppData\Local\Microsoft\Windows\Temporary Internet Files\Content.IE5\4WF0DONL\MC900239015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rodriguez\AppData\Local\Microsoft\Windows\Temporary Internet Files\Content.IE5\4WF0DONL\MC900239015[1].wm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6A24">
        <w:rPr>
          <w:noProof/>
          <w:lang w:eastAsia="es-CL"/>
        </w:rPr>
        <w:drawing>
          <wp:inline distT="0" distB="0" distL="0" distR="0" wp14:anchorId="521E7C81" wp14:editId="5511D70E">
            <wp:extent cx="6124216" cy="4860000"/>
            <wp:effectExtent l="0" t="0" r="0" b="0"/>
            <wp:docPr id="25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 2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4216" cy="48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CAFAF" w14:textId="77777777" w:rsidR="00F10D49" w:rsidRDefault="00F10D49" w:rsidP="00F10D49">
      <w:pPr>
        <w:spacing w:after="0"/>
      </w:pPr>
      <w:r>
        <w:t>Fuente: Elaboración propia.</w:t>
      </w:r>
    </w:p>
    <w:p w14:paraId="6C25D729" w14:textId="05C63C49" w:rsidR="003E2607" w:rsidRDefault="003E2607" w:rsidP="00F10D49">
      <w:pPr>
        <w:spacing w:after="0"/>
      </w:pPr>
    </w:p>
    <w:p w14:paraId="5488237C" w14:textId="77777777" w:rsidR="003E2607" w:rsidRDefault="003E2607" w:rsidP="00F10D49">
      <w:pPr>
        <w:spacing w:after="0"/>
      </w:pPr>
    </w:p>
    <w:p w14:paraId="377E1E15" w14:textId="6E0DC7F9" w:rsidR="00822C32" w:rsidRDefault="00822C32" w:rsidP="00822C32">
      <w:pPr>
        <w:pStyle w:val="Epgrafe"/>
        <w:spacing w:after="0"/>
        <w:jc w:val="left"/>
        <w:rPr>
          <w:rFonts w:asciiTheme="majorHAnsi" w:hAnsiTheme="majorHAnsi"/>
          <w:color w:val="auto"/>
          <w:sz w:val="22"/>
        </w:rPr>
      </w:pPr>
      <w:bookmarkStart w:id="24" w:name="_Toc369247185"/>
      <w:r w:rsidRPr="003179CC">
        <w:rPr>
          <w:rFonts w:asciiTheme="majorHAnsi" w:hAnsiTheme="majorHAnsi"/>
          <w:color w:val="auto"/>
          <w:sz w:val="22"/>
        </w:rPr>
        <w:t xml:space="preserve">Figura N° </w:t>
      </w:r>
      <w:r w:rsidRPr="003179CC">
        <w:rPr>
          <w:rFonts w:asciiTheme="majorHAnsi" w:hAnsiTheme="majorHAnsi"/>
          <w:color w:val="auto"/>
          <w:sz w:val="22"/>
        </w:rPr>
        <w:fldChar w:fldCharType="begin"/>
      </w:r>
      <w:r w:rsidRPr="003179CC">
        <w:rPr>
          <w:rFonts w:asciiTheme="majorHAnsi" w:hAnsiTheme="majorHAnsi"/>
          <w:color w:val="auto"/>
          <w:sz w:val="22"/>
        </w:rPr>
        <w:instrText xml:space="preserve"> SEQ Figura_N° \* ARABIC </w:instrText>
      </w:r>
      <w:r w:rsidRPr="003179CC">
        <w:rPr>
          <w:rFonts w:asciiTheme="majorHAnsi" w:hAnsiTheme="majorHAnsi"/>
          <w:color w:val="auto"/>
          <w:sz w:val="22"/>
        </w:rPr>
        <w:fldChar w:fldCharType="separate"/>
      </w:r>
      <w:r w:rsidR="00394EE5">
        <w:rPr>
          <w:rFonts w:asciiTheme="majorHAnsi" w:hAnsiTheme="majorHAnsi"/>
          <w:noProof/>
          <w:color w:val="auto"/>
          <w:sz w:val="22"/>
        </w:rPr>
        <w:t>6</w:t>
      </w:r>
      <w:r w:rsidRPr="003179CC">
        <w:rPr>
          <w:rFonts w:asciiTheme="majorHAnsi" w:hAnsiTheme="majorHAnsi"/>
          <w:color w:val="auto"/>
          <w:sz w:val="22"/>
        </w:rPr>
        <w:fldChar w:fldCharType="end"/>
      </w:r>
      <w:r>
        <w:rPr>
          <w:rFonts w:asciiTheme="majorHAnsi" w:hAnsiTheme="majorHAnsi"/>
          <w:color w:val="auto"/>
          <w:sz w:val="22"/>
        </w:rPr>
        <w:t xml:space="preserve"> – Intensidades de olor percibidas (Día 3)</w:t>
      </w:r>
      <w:bookmarkEnd w:id="24"/>
    </w:p>
    <w:p w14:paraId="7CDCAFB1" w14:textId="0657F478" w:rsidR="00825948" w:rsidRDefault="000E328B" w:rsidP="006D59ED">
      <w:pPr>
        <w:spacing w:after="0"/>
        <w:jc w:val="left"/>
      </w:pPr>
      <w:r w:rsidRPr="003179CC">
        <w:rPr>
          <w:noProof/>
          <w:lang w:eastAsia="es-CL"/>
        </w:rPr>
        <w:drawing>
          <wp:anchor distT="0" distB="0" distL="114300" distR="114300" simplePos="0" relativeHeight="251732992" behindDoc="0" locked="0" layoutInCell="1" allowOverlap="1" wp14:anchorId="328D9083" wp14:editId="7933AD47">
            <wp:simplePos x="0" y="0"/>
            <wp:positionH relativeFrom="column">
              <wp:posOffset>6372860</wp:posOffset>
            </wp:positionH>
            <wp:positionV relativeFrom="paragraph">
              <wp:posOffset>90170</wp:posOffset>
            </wp:positionV>
            <wp:extent cx="478155" cy="584200"/>
            <wp:effectExtent l="0" t="0" r="0" b="6350"/>
            <wp:wrapNone/>
            <wp:docPr id="30" name="Imagen 30" descr="C:\Users\jrodriguez\AppData\Local\Microsoft\Windows\Temporary Internet Files\Content.IE5\4WF0DONL\MC900239015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rodriguez\AppData\Local\Microsoft\Windows\Temporary Internet Files\Content.IE5\4WF0DONL\MC900239015[1].wm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75DF" w:rsidRPr="004E54EC">
        <w:rPr>
          <w:noProof/>
          <w:lang w:eastAsia="es-CL"/>
        </w:rPr>
        <w:drawing>
          <wp:anchor distT="0" distB="0" distL="114300" distR="114300" simplePos="0" relativeHeight="251724800" behindDoc="0" locked="0" layoutInCell="1" allowOverlap="1" wp14:anchorId="4BBA82FB" wp14:editId="774A51DE">
            <wp:simplePos x="0" y="0"/>
            <wp:positionH relativeFrom="column">
              <wp:posOffset>6174740</wp:posOffset>
            </wp:positionH>
            <wp:positionV relativeFrom="paragraph">
              <wp:posOffset>4161155</wp:posOffset>
            </wp:positionV>
            <wp:extent cx="1031240" cy="747395"/>
            <wp:effectExtent l="0" t="0" r="0" b="0"/>
            <wp:wrapNone/>
            <wp:docPr id="27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cala intensidades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240" cy="7473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2C32">
        <w:rPr>
          <w:noProof/>
          <w:lang w:eastAsia="es-CL"/>
        </w:rPr>
        <w:drawing>
          <wp:inline distT="0" distB="0" distL="0" distR="0" wp14:anchorId="2BD289A5" wp14:editId="767E1215">
            <wp:extent cx="6124441" cy="4860000"/>
            <wp:effectExtent l="0" t="0" r="0" b="0"/>
            <wp:docPr id="18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-07-2013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4441" cy="48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E4366" w14:textId="18743985" w:rsidR="006275DF" w:rsidRDefault="00822C32" w:rsidP="00FB3EDD">
      <w:pPr>
        <w:spacing w:after="0"/>
        <w:jc w:val="left"/>
      </w:pPr>
      <w:r>
        <w:t>Fuente: Elaboración propia.</w:t>
      </w:r>
    </w:p>
    <w:p w14:paraId="13EC3843" w14:textId="77777777" w:rsidR="00822C32" w:rsidRDefault="00822C32" w:rsidP="006D59ED">
      <w:pPr>
        <w:spacing w:after="0"/>
        <w:jc w:val="left"/>
        <w:sectPr w:rsidR="00822C32" w:rsidSect="00322ADC">
          <w:pgSz w:w="15840" w:h="12240" w:orient="landscape" w:code="1"/>
          <w:pgMar w:top="1701" w:right="1418" w:bottom="1701" w:left="2381" w:header="709" w:footer="709" w:gutter="0"/>
          <w:cols w:space="708"/>
          <w:docGrid w:linePitch="360"/>
        </w:sectPr>
      </w:pPr>
    </w:p>
    <w:p w14:paraId="7CDCAFB2" w14:textId="77777777" w:rsidR="001E40B7" w:rsidRDefault="00626486" w:rsidP="00626486">
      <w:pPr>
        <w:pStyle w:val="Ttulo2"/>
      </w:pPr>
      <w:bookmarkStart w:id="25" w:name="_Toc369247176"/>
      <w:r>
        <w:lastRenderedPageBreak/>
        <w:t>Análisis de resultados</w:t>
      </w:r>
      <w:bookmarkEnd w:id="25"/>
    </w:p>
    <w:p w14:paraId="7CDCAFB3" w14:textId="253A2B34" w:rsidR="00825948" w:rsidRDefault="00825948" w:rsidP="00825948">
      <w:r>
        <w:t xml:space="preserve">Como se muestra </w:t>
      </w:r>
      <w:r w:rsidR="00767BF4">
        <w:t xml:space="preserve">desde </w:t>
      </w:r>
      <w:r>
        <w:t xml:space="preserve">la </w:t>
      </w:r>
      <w:r w:rsidR="004E54BB">
        <w:fldChar w:fldCharType="begin"/>
      </w:r>
      <w:r w:rsidR="004E54BB">
        <w:instrText xml:space="preserve"> REF _Ref368647146 \h </w:instrText>
      </w:r>
      <w:r w:rsidR="004E54BB">
        <w:fldChar w:fldCharType="separate"/>
      </w:r>
      <w:r w:rsidR="006F027E" w:rsidRPr="00DE64CD">
        <w:rPr>
          <w:rFonts w:asciiTheme="majorHAnsi" w:hAnsiTheme="majorHAnsi"/>
        </w:rPr>
        <w:t xml:space="preserve">Tabla N° </w:t>
      </w:r>
      <w:r w:rsidR="006F027E">
        <w:rPr>
          <w:rFonts w:asciiTheme="majorHAnsi" w:hAnsiTheme="majorHAnsi"/>
          <w:noProof/>
        </w:rPr>
        <w:t>2</w:t>
      </w:r>
      <w:r w:rsidR="004E54BB">
        <w:fldChar w:fldCharType="end"/>
      </w:r>
      <w:r w:rsidR="004E54BB">
        <w:t xml:space="preserve"> </w:t>
      </w:r>
      <w:r w:rsidR="00767BF4">
        <w:t>a la</w:t>
      </w:r>
      <w:r w:rsidR="004E54BB">
        <w:t xml:space="preserve"> </w:t>
      </w:r>
      <w:r w:rsidR="004E54BB">
        <w:fldChar w:fldCharType="begin"/>
      </w:r>
      <w:r w:rsidR="004E54BB">
        <w:instrText xml:space="preserve"> REF _Ref368647156 \h </w:instrText>
      </w:r>
      <w:r w:rsidR="004E54BB">
        <w:fldChar w:fldCharType="separate"/>
      </w:r>
      <w:r w:rsidR="006F027E" w:rsidRPr="00DE64CD">
        <w:rPr>
          <w:rFonts w:asciiTheme="majorHAnsi" w:hAnsiTheme="majorHAnsi"/>
        </w:rPr>
        <w:t xml:space="preserve">Tabla N° </w:t>
      </w:r>
      <w:r w:rsidR="006F027E">
        <w:rPr>
          <w:rFonts w:asciiTheme="majorHAnsi" w:hAnsiTheme="majorHAnsi"/>
          <w:noProof/>
        </w:rPr>
        <w:t>4</w:t>
      </w:r>
      <w:r w:rsidR="004E54BB">
        <w:fldChar w:fldCharType="end"/>
      </w:r>
      <w:r w:rsidR="00767BF4">
        <w:t xml:space="preserve">, </w:t>
      </w:r>
      <w:r>
        <w:t xml:space="preserve"> las notas percibidas correspondieron a notas atribuibles a</w:t>
      </w:r>
      <w:r w:rsidR="00D85756">
        <w:t xml:space="preserve"> la instalación inspeccionada. </w:t>
      </w:r>
      <w:r w:rsidR="004E54BB">
        <w:t>Las</w:t>
      </w:r>
      <w:r>
        <w:t xml:space="preserve"> percibidas con mayor frecuencia fue</w:t>
      </w:r>
      <w:r w:rsidR="008E16C6">
        <w:t>ron</w:t>
      </w:r>
      <w:r w:rsidR="007C303A">
        <w:t xml:space="preserve"> </w:t>
      </w:r>
      <w:r w:rsidR="006F027E">
        <w:t>purines y a cerdo</w:t>
      </w:r>
      <w:r w:rsidR="0081730F">
        <w:t xml:space="preserve"> </w:t>
      </w:r>
      <w:r>
        <w:t>(</w:t>
      </w:r>
      <w:r w:rsidR="00767BF4">
        <w:t>atribuible</w:t>
      </w:r>
      <w:r w:rsidR="006F027E">
        <w:t>s</w:t>
      </w:r>
      <w:r w:rsidR="00767BF4">
        <w:t xml:space="preserve"> a la instalación)</w:t>
      </w:r>
      <w:r w:rsidR="004E54BB">
        <w:t xml:space="preserve">. No se percibieron notas </w:t>
      </w:r>
      <w:r>
        <w:t>atribuible</w:t>
      </w:r>
      <w:r w:rsidR="004E54BB">
        <w:t>s</w:t>
      </w:r>
      <w:r>
        <w:t xml:space="preserve"> a</w:t>
      </w:r>
      <w:r w:rsidR="004E54BB">
        <w:t xml:space="preserve"> otra</w:t>
      </w:r>
      <w:r>
        <w:t xml:space="preserve"> instalación,</w:t>
      </w:r>
      <w:r w:rsidR="007C303A">
        <w:t xml:space="preserve"> tal como se observa en </w:t>
      </w:r>
      <w:r w:rsidR="00767BF4">
        <w:t>los gráficos siguientes.</w:t>
      </w:r>
    </w:p>
    <w:p w14:paraId="6A28068A" w14:textId="455138D3" w:rsidR="009C3D70" w:rsidRDefault="009C3D70" w:rsidP="00825948">
      <w:r>
        <w:t xml:space="preserve">Cabe destacar que las mediciones realizadas </w:t>
      </w:r>
      <w:r w:rsidR="004E54BB">
        <w:t xml:space="preserve">el </w:t>
      </w:r>
      <w:r w:rsidR="006F027E">
        <w:t>segundo día</w:t>
      </w:r>
      <w:r w:rsidR="004E54BB">
        <w:t xml:space="preserve">, </w:t>
      </w:r>
      <w:r>
        <w:t xml:space="preserve">se </w:t>
      </w:r>
      <w:r w:rsidR="004E54BB">
        <w:t xml:space="preserve">efectuaron en </w:t>
      </w:r>
      <w:r>
        <w:t xml:space="preserve">horarios </w:t>
      </w:r>
      <w:r w:rsidR="004E54BB">
        <w:t xml:space="preserve">PM y </w:t>
      </w:r>
      <w:r>
        <w:t>nocturno</w:t>
      </w:r>
      <w:r w:rsidR="00B50915">
        <w:t>s</w:t>
      </w:r>
      <w:r w:rsidR="004E54BB">
        <w:t xml:space="preserve"> (</w:t>
      </w:r>
      <w:r w:rsidR="006F027E">
        <w:t>21</w:t>
      </w:r>
      <w:r>
        <w:t xml:space="preserve"> a </w:t>
      </w:r>
      <w:r w:rsidR="001B4E23">
        <w:t>1</w:t>
      </w:r>
      <w:r w:rsidR="006F027E">
        <w:t xml:space="preserve"> horas</w:t>
      </w:r>
      <w:r w:rsidR="004E54BB">
        <w:t xml:space="preserve"> </w:t>
      </w:r>
      <w:r>
        <w:t>aproximadamente</w:t>
      </w:r>
      <w:r w:rsidR="004E54BB">
        <w:t>).</w:t>
      </w:r>
    </w:p>
    <w:p w14:paraId="49661B36" w14:textId="219866A3" w:rsidR="00F82D34" w:rsidRDefault="00825948" w:rsidP="00737D6D">
      <w:pPr>
        <w:pStyle w:val="Epgrafe"/>
        <w:jc w:val="center"/>
        <w:rPr>
          <w:rFonts w:asciiTheme="majorHAnsi" w:hAnsiTheme="majorHAnsi"/>
          <w:color w:val="auto"/>
          <w:sz w:val="22"/>
        </w:rPr>
      </w:pPr>
      <w:bookmarkStart w:id="26" w:name="_Ref358130630"/>
      <w:bookmarkStart w:id="27" w:name="_Toc369247192"/>
      <w:r w:rsidRPr="00825948">
        <w:rPr>
          <w:rFonts w:asciiTheme="majorHAnsi" w:hAnsiTheme="majorHAnsi"/>
          <w:color w:val="auto"/>
          <w:sz w:val="22"/>
        </w:rPr>
        <w:t xml:space="preserve">Gráfico N° </w:t>
      </w:r>
      <w:r w:rsidRPr="00825948">
        <w:rPr>
          <w:rFonts w:asciiTheme="majorHAnsi" w:hAnsiTheme="majorHAnsi"/>
          <w:color w:val="auto"/>
          <w:sz w:val="22"/>
        </w:rPr>
        <w:fldChar w:fldCharType="begin"/>
      </w:r>
      <w:r w:rsidRPr="00825948">
        <w:rPr>
          <w:rFonts w:asciiTheme="majorHAnsi" w:hAnsiTheme="majorHAnsi"/>
          <w:color w:val="auto"/>
          <w:sz w:val="22"/>
        </w:rPr>
        <w:instrText xml:space="preserve"> SEQ Gráfico_N° \* ARABIC </w:instrText>
      </w:r>
      <w:r w:rsidRPr="00825948">
        <w:rPr>
          <w:rFonts w:asciiTheme="majorHAnsi" w:hAnsiTheme="majorHAnsi"/>
          <w:color w:val="auto"/>
          <w:sz w:val="22"/>
        </w:rPr>
        <w:fldChar w:fldCharType="separate"/>
      </w:r>
      <w:r w:rsidR="004E54BB">
        <w:rPr>
          <w:rFonts w:asciiTheme="majorHAnsi" w:hAnsiTheme="majorHAnsi"/>
          <w:noProof/>
          <w:color w:val="auto"/>
          <w:sz w:val="22"/>
        </w:rPr>
        <w:t>1</w:t>
      </w:r>
      <w:r w:rsidRPr="00825948">
        <w:rPr>
          <w:rFonts w:asciiTheme="majorHAnsi" w:hAnsiTheme="majorHAnsi"/>
          <w:color w:val="auto"/>
          <w:sz w:val="22"/>
        </w:rPr>
        <w:fldChar w:fldCharType="end"/>
      </w:r>
      <w:bookmarkEnd w:id="26"/>
      <w:r w:rsidRPr="00825948">
        <w:rPr>
          <w:rFonts w:asciiTheme="majorHAnsi" w:hAnsiTheme="majorHAnsi"/>
          <w:color w:val="auto"/>
          <w:sz w:val="22"/>
        </w:rPr>
        <w:t xml:space="preserve"> – Frecuencias de percepción por nota de olor</w:t>
      </w:r>
      <w:r w:rsidR="008F3319">
        <w:rPr>
          <w:rFonts w:asciiTheme="majorHAnsi" w:hAnsiTheme="majorHAnsi"/>
          <w:color w:val="auto"/>
          <w:sz w:val="22"/>
        </w:rPr>
        <w:t xml:space="preserve"> (</w:t>
      </w:r>
      <w:r w:rsidR="000E328B">
        <w:rPr>
          <w:rFonts w:asciiTheme="majorHAnsi" w:hAnsiTheme="majorHAnsi"/>
          <w:color w:val="auto"/>
          <w:sz w:val="22"/>
        </w:rPr>
        <w:t>Día 1</w:t>
      </w:r>
      <w:r w:rsidR="008F3319">
        <w:rPr>
          <w:rFonts w:asciiTheme="majorHAnsi" w:hAnsiTheme="majorHAnsi"/>
          <w:color w:val="auto"/>
          <w:sz w:val="22"/>
        </w:rPr>
        <w:t>)</w:t>
      </w:r>
      <w:bookmarkEnd w:id="27"/>
    </w:p>
    <w:p w14:paraId="7CDCAFB6" w14:textId="2466CE33" w:rsidR="00676BC5" w:rsidRDefault="006F027E" w:rsidP="00737D6D">
      <w:pPr>
        <w:pStyle w:val="Epgrafe"/>
        <w:jc w:val="center"/>
      </w:pPr>
      <w:r w:rsidRPr="006F027E">
        <w:rPr>
          <w:noProof/>
          <w:lang w:eastAsia="es-CL"/>
        </w:rPr>
        <w:drawing>
          <wp:inline distT="0" distB="0" distL="0" distR="0" wp14:anchorId="2C123856" wp14:editId="42E1E260">
            <wp:extent cx="5612130" cy="4070336"/>
            <wp:effectExtent l="0" t="0" r="7620" b="698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070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CAFBC" w14:textId="4C41E685" w:rsidR="000849AD" w:rsidRDefault="000849AD">
      <w:pPr>
        <w:spacing w:after="0"/>
        <w:jc w:val="left"/>
      </w:pPr>
      <w:r>
        <w:br w:type="page"/>
      </w:r>
    </w:p>
    <w:p w14:paraId="7CDCAFC8" w14:textId="1E1F141A" w:rsidR="00676BC5" w:rsidRDefault="00737D6D" w:rsidP="00941B67">
      <w:pPr>
        <w:pStyle w:val="Epgrafe"/>
      </w:pPr>
      <w:bookmarkStart w:id="28" w:name="_Toc369247193"/>
      <w:r w:rsidRPr="00825948">
        <w:rPr>
          <w:rFonts w:asciiTheme="majorHAnsi" w:hAnsiTheme="majorHAnsi"/>
          <w:color w:val="auto"/>
          <w:sz w:val="22"/>
        </w:rPr>
        <w:lastRenderedPageBreak/>
        <w:t xml:space="preserve">Gráfico N° </w:t>
      </w:r>
      <w:r w:rsidRPr="00825948">
        <w:rPr>
          <w:rFonts w:asciiTheme="majorHAnsi" w:hAnsiTheme="majorHAnsi"/>
          <w:color w:val="auto"/>
          <w:sz w:val="22"/>
        </w:rPr>
        <w:fldChar w:fldCharType="begin"/>
      </w:r>
      <w:r w:rsidRPr="00825948">
        <w:rPr>
          <w:rFonts w:asciiTheme="majorHAnsi" w:hAnsiTheme="majorHAnsi"/>
          <w:color w:val="auto"/>
          <w:sz w:val="22"/>
        </w:rPr>
        <w:instrText xml:space="preserve"> SEQ Gráfico_N° \* ARABIC </w:instrText>
      </w:r>
      <w:r w:rsidRPr="00825948">
        <w:rPr>
          <w:rFonts w:asciiTheme="majorHAnsi" w:hAnsiTheme="majorHAnsi"/>
          <w:color w:val="auto"/>
          <w:sz w:val="22"/>
        </w:rPr>
        <w:fldChar w:fldCharType="separate"/>
      </w:r>
      <w:r w:rsidR="000E328B">
        <w:rPr>
          <w:rFonts w:asciiTheme="majorHAnsi" w:hAnsiTheme="majorHAnsi"/>
          <w:noProof/>
          <w:color w:val="auto"/>
          <w:sz w:val="22"/>
        </w:rPr>
        <w:t>2</w:t>
      </w:r>
      <w:r w:rsidRPr="00825948">
        <w:rPr>
          <w:rFonts w:asciiTheme="majorHAnsi" w:hAnsiTheme="majorHAnsi"/>
          <w:color w:val="auto"/>
          <w:sz w:val="22"/>
        </w:rPr>
        <w:fldChar w:fldCharType="end"/>
      </w:r>
      <w:r w:rsidRPr="00825948">
        <w:rPr>
          <w:rFonts w:asciiTheme="majorHAnsi" w:hAnsiTheme="majorHAnsi"/>
          <w:color w:val="auto"/>
          <w:sz w:val="22"/>
        </w:rPr>
        <w:t xml:space="preserve"> – </w:t>
      </w:r>
      <w:r w:rsidR="00767BF4" w:rsidRPr="00825948">
        <w:rPr>
          <w:rFonts w:asciiTheme="majorHAnsi" w:hAnsiTheme="majorHAnsi"/>
          <w:color w:val="auto"/>
          <w:sz w:val="22"/>
        </w:rPr>
        <w:t xml:space="preserve">Frecuencias de percepción </w:t>
      </w:r>
      <w:r w:rsidR="00767BF4">
        <w:rPr>
          <w:rFonts w:asciiTheme="majorHAnsi" w:hAnsiTheme="majorHAnsi"/>
          <w:color w:val="auto"/>
          <w:sz w:val="22"/>
        </w:rPr>
        <w:t>por nota de olor</w:t>
      </w:r>
      <w:r w:rsidR="000E328B">
        <w:rPr>
          <w:rFonts w:asciiTheme="majorHAnsi" w:hAnsiTheme="majorHAnsi"/>
          <w:color w:val="auto"/>
          <w:sz w:val="22"/>
        </w:rPr>
        <w:t xml:space="preserve"> </w:t>
      </w:r>
      <w:r w:rsidR="008F3319">
        <w:rPr>
          <w:rFonts w:asciiTheme="majorHAnsi" w:hAnsiTheme="majorHAnsi"/>
          <w:color w:val="auto"/>
          <w:sz w:val="22"/>
        </w:rPr>
        <w:t>(</w:t>
      </w:r>
      <w:r w:rsidR="000E328B">
        <w:rPr>
          <w:rFonts w:asciiTheme="majorHAnsi" w:hAnsiTheme="majorHAnsi"/>
          <w:color w:val="auto"/>
          <w:sz w:val="22"/>
        </w:rPr>
        <w:t>Día 2</w:t>
      </w:r>
      <w:r w:rsidR="008F3319">
        <w:rPr>
          <w:rFonts w:asciiTheme="majorHAnsi" w:hAnsiTheme="majorHAnsi"/>
          <w:color w:val="auto"/>
          <w:sz w:val="22"/>
        </w:rPr>
        <w:t>)</w:t>
      </w:r>
      <w:bookmarkEnd w:id="28"/>
    </w:p>
    <w:p w14:paraId="7CDCAFCA" w14:textId="40C3268E" w:rsidR="00676BC5" w:rsidRDefault="006F027E" w:rsidP="006D59ED">
      <w:pPr>
        <w:spacing w:after="0"/>
        <w:jc w:val="left"/>
      </w:pPr>
      <w:r w:rsidRPr="006F027E">
        <w:rPr>
          <w:noProof/>
          <w:lang w:eastAsia="es-CL"/>
        </w:rPr>
        <w:drawing>
          <wp:inline distT="0" distB="0" distL="0" distR="0" wp14:anchorId="42EFB30F" wp14:editId="11062433">
            <wp:extent cx="5612130" cy="4070336"/>
            <wp:effectExtent l="0" t="0" r="7620" b="6985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070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CCE72" w14:textId="77777777" w:rsidR="000E328B" w:rsidRDefault="000E328B" w:rsidP="006D59ED">
      <w:pPr>
        <w:spacing w:after="0"/>
        <w:jc w:val="left"/>
      </w:pPr>
    </w:p>
    <w:p w14:paraId="274B78C1" w14:textId="77777777" w:rsidR="000E328B" w:rsidRDefault="000E328B" w:rsidP="006D59ED">
      <w:pPr>
        <w:spacing w:after="0"/>
        <w:jc w:val="left"/>
      </w:pPr>
    </w:p>
    <w:p w14:paraId="1564551D" w14:textId="77777777" w:rsidR="000E328B" w:rsidRDefault="000E328B" w:rsidP="006D59ED">
      <w:pPr>
        <w:spacing w:after="0"/>
        <w:jc w:val="left"/>
      </w:pPr>
    </w:p>
    <w:p w14:paraId="4521FA93" w14:textId="77777777" w:rsidR="000E328B" w:rsidRDefault="000E328B" w:rsidP="006D59ED">
      <w:pPr>
        <w:spacing w:after="0"/>
        <w:jc w:val="left"/>
      </w:pPr>
    </w:p>
    <w:p w14:paraId="4396A65B" w14:textId="77777777" w:rsidR="000E328B" w:rsidRDefault="000E328B" w:rsidP="006D59ED">
      <w:pPr>
        <w:spacing w:after="0"/>
        <w:jc w:val="left"/>
      </w:pPr>
    </w:p>
    <w:p w14:paraId="0578B971" w14:textId="77777777" w:rsidR="000E328B" w:rsidRDefault="000E328B" w:rsidP="006D59ED">
      <w:pPr>
        <w:spacing w:after="0"/>
        <w:jc w:val="left"/>
      </w:pPr>
    </w:p>
    <w:p w14:paraId="036EE95D" w14:textId="77777777" w:rsidR="000E328B" w:rsidRDefault="000E328B" w:rsidP="006D59ED">
      <w:pPr>
        <w:spacing w:after="0"/>
        <w:jc w:val="left"/>
      </w:pPr>
    </w:p>
    <w:p w14:paraId="50FB48EF" w14:textId="77777777" w:rsidR="000E328B" w:rsidRDefault="000E328B" w:rsidP="006D59ED">
      <w:pPr>
        <w:spacing w:after="0"/>
        <w:jc w:val="left"/>
      </w:pPr>
    </w:p>
    <w:p w14:paraId="5329E2D9" w14:textId="77777777" w:rsidR="000E328B" w:rsidRDefault="000E328B" w:rsidP="006D59ED">
      <w:pPr>
        <w:spacing w:after="0"/>
        <w:jc w:val="left"/>
      </w:pPr>
    </w:p>
    <w:p w14:paraId="08F07980" w14:textId="77777777" w:rsidR="000E328B" w:rsidRDefault="000E328B" w:rsidP="006D59ED">
      <w:pPr>
        <w:spacing w:after="0"/>
        <w:jc w:val="left"/>
      </w:pPr>
    </w:p>
    <w:p w14:paraId="0C71CEBD" w14:textId="77777777" w:rsidR="000E328B" w:rsidRDefault="000E328B" w:rsidP="006D59ED">
      <w:pPr>
        <w:spacing w:after="0"/>
        <w:jc w:val="left"/>
      </w:pPr>
    </w:p>
    <w:p w14:paraId="0514D4B9" w14:textId="77777777" w:rsidR="000E328B" w:rsidRDefault="000E328B" w:rsidP="006D59ED">
      <w:pPr>
        <w:spacing w:after="0"/>
        <w:jc w:val="left"/>
      </w:pPr>
    </w:p>
    <w:p w14:paraId="0B316932" w14:textId="77777777" w:rsidR="000E328B" w:rsidRDefault="000E328B" w:rsidP="006D59ED">
      <w:pPr>
        <w:spacing w:after="0"/>
        <w:jc w:val="left"/>
      </w:pPr>
    </w:p>
    <w:p w14:paraId="019D482F" w14:textId="77777777" w:rsidR="000E328B" w:rsidRDefault="000E328B" w:rsidP="006D59ED">
      <w:pPr>
        <w:spacing w:after="0"/>
        <w:jc w:val="left"/>
      </w:pPr>
    </w:p>
    <w:p w14:paraId="09E6DC37" w14:textId="77777777" w:rsidR="000E328B" w:rsidRDefault="000E328B" w:rsidP="006D59ED">
      <w:pPr>
        <w:spacing w:after="0"/>
        <w:jc w:val="left"/>
      </w:pPr>
    </w:p>
    <w:p w14:paraId="789AD2BD" w14:textId="77777777" w:rsidR="000E328B" w:rsidRDefault="000E328B" w:rsidP="006D59ED">
      <w:pPr>
        <w:spacing w:after="0"/>
        <w:jc w:val="left"/>
      </w:pPr>
    </w:p>
    <w:p w14:paraId="6693A12B" w14:textId="77777777" w:rsidR="000E328B" w:rsidRDefault="000E328B" w:rsidP="006D59ED">
      <w:pPr>
        <w:spacing w:after="0"/>
        <w:jc w:val="left"/>
      </w:pPr>
    </w:p>
    <w:p w14:paraId="176D7BFD" w14:textId="10D633A9" w:rsidR="000E328B" w:rsidRDefault="000E328B" w:rsidP="000E328B">
      <w:pPr>
        <w:pStyle w:val="Epgrafe"/>
      </w:pPr>
      <w:bookmarkStart w:id="29" w:name="_Toc369247194"/>
      <w:r w:rsidRPr="00825948">
        <w:rPr>
          <w:rFonts w:asciiTheme="majorHAnsi" w:hAnsiTheme="majorHAnsi"/>
          <w:color w:val="auto"/>
          <w:sz w:val="22"/>
        </w:rPr>
        <w:lastRenderedPageBreak/>
        <w:t xml:space="preserve">Gráfico N° </w:t>
      </w:r>
      <w:r w:rsidRPr="00825948">
        <w:rPr>
          <w:rFonts w:asciiTheme="majorHAnsi" w:hAnsiTheme="majorHAnsi"/>
          <w:color w:val="auto"/>
          <w:sz w:val="22"/>
        </w:rPr>
        <w:fldChar w:fldCharType="begin"/>
      </w:r>
      <w:r w:rsidRPr="00825948">
        <w:rPr>
          <w:rFonts w:asciiTheme="majorHAnsi" w:hAnsiTheme="majorHAnsi"/>
          <w:color w:val="auto"/>
          <w:sz w:val="22"/>
        </w:rPr>
        <w:instrText xml:space="preserve"> SEQ Gráfico_N° \* ARABIC </w:instrText>
      </w:r>
      <w:r w:rsidRPr="00825948">
        <w:rPr>
          <w:rFonts w:asciiTheme="majorHAnsi" w:hAnsiTheme="majorHAnsi"/>
          <w:color w:val="auto"/>
          <w:sz w:val="22"/>
        </w:rPr>
        <w:fldChar w:fldCharType="separate"/>
      </w:r>
      <w:r>
        <w:rPr>
          <w:rFonts w:asciiTheme="majorHAnsi" w:hAnsiTheme="majorHAnsi"/>
          <w:noProof/>
          <w:color w:val="auto"/>
          <w:sz w:val="22"/>
        </w:rPr>
        <w:t>3</w:t>
      </w:r>
      <w:r w:rsidRPr="00825948">
        <w:rPr>
          <w:rFonts w:asciiTheme="majorHAnsi" w:hAnsiTheme="majorHAnsi"/>
          <w:color w:val="auto"/>
          <w:sz w:val="22"/>
        </w:rPr>
        <w:fldChar w:fldCharType="end"/>
      </w:r>
      <w:r w:rsidRPr="00825948">
        <w:rPr>
          <w:rFonts w:asciiTheme="majorHAnsi" w:hAnsiTheme="majorHAnsi"/>
          <w:color w:val="auto"/>
          <w:sz w:val="22"/>
        </w:rPr>
        <w:t xml:space="preserve"> – Frecuencias de percepción </w:t>
      </w:r>
      <w:r>
        <w:rPr>
          <w:rFonts w:asciiTheme="majorHAnsi" w:hAnsiTheme="majorHAnsi"/>
          <w:color w:val="auto"/>
          <w:sz w:val="22"/>
        </w:rPr>
        <w:t xml:space="preserve">por nota de olor </w:t>
      </w:r>
      <w:r w:rsidR="008F3319">
        <w:rPr>
          <w:rFonts w:asciiTheme="majorHAnsi" w:hAnsiTheme="majorHAnsi"/>
          <w:color w:val="auto"/>
          <w:sz w:val="22"/>
        </w:rPr>
        <w:t>(</w:t>
      </w:r>
      <w:r>
        <w:rPr>
          <w:rFonts w:asciiTheme="majorHAnsi" w:hAnsiTheme="majorHAnsi"/>
          <w:color w:val="auto"/>
          <w:sz w:val="22"/>
        </w:rPr>
        <w:t>Día 3</w:t>
      </w:r>
      <w:r w:rsidR="008F3319">
        <w:rPr>
          <w:rFonts w:asciiTheme="majorHAnsi" w:hAnsiTheme="majorHAnsi"/>
          <w:color w:val="auto"/>
          <w:sz w:val="22"/>
        </w:rPr>
        <w:t>)</w:t>
      </w:r>
      <w:bookmarkEnd w:id="29"/>
    </w:p>
    <w:p w14:paraId="4458DA3C" w14:textId="55E5703E" w:rsidR="000E328B" w:rsidRDefault="006F027E" w:rsidP="006D59ED">
      <w:pPr>
        <w:spacing w:after="0"/>
        <w:jc w:val="left"/>
      </w:pPr>
      <w:r w:rsidRPr="006F027E">
        <w:rPr>
          <w:noProof/>
          <w:lang w:eastAsia="es-CL"/>
        </w:rPr>
        <w:drawing>
          <wp:inline distT="0" distB="0" distL="0" distR="0" wp14:anchorId="49CC2D80" wp14:editId="5D22CFEC">
            <wp:extent cx="5612130" cy="4070336"/>
            <wp:effectExtent l="0" t="0" r="7620" b="6985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070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B8FC14" w14:textId="77777777" w:rsidR="000E328B" w:rsidRDefault="000E328B" w:rsidP="006D59ED">
      <w:pPr>
        <w:spacing w:after="0"/>
        <w:jc w:val="left"/>
      </w:pPr>
    </w:p>
    <w:p w14:paraId="646B8AA7" w14:textId="0D773F0E" w:rsidR="00737D6D" w:rsidRDefault="00737D6D" w:rsidP="006D59ED">
      <w:pPr>
        <w:spacing w:after="0"/>
        <w:jc w:val="left"/>
      </w:pPr>
    </w:p>
    <w:p w14:paraId="3E5B0A0F" w14:textId="26C389F2" w:rsidR="00767BF4" w:rsidRDefault="00767BF4" w:rsidP="006D59ED">
      <w:pPr>
        <w:spacing w:after="0"/>
        <w:jc w:val="left"/>
      </w:pPr>
    </w:p>
    <w:p w14:paraId="25DCE82B" w14:textId="77777777" w:rsidR="00767BF4" w:rsidRDefault="00767BF4" w:rsidP="006D59ED">
      <w:pPr>
        <w:spacing w:after="0"/>
        <w:jc w:val="left"/>
        <w:sectPr w:rsidR="00767BF4" w:rsidSect="00825948">
          <w:pgSz w:w="12240" w:h="15840" w:code="1"/>
          <w:pgMar w:top="2381" w:right="1701" w:bottom="1418" w:left="1701" w:header="709" w:footer="709" w:gutter="0"/>
          <w:cols w:space="708"/>
          <w:docGrid w:linePitch="360"/>
        </w:sectPr>
      </w:pPr>
    </w:p>
    <w:p w14:paraId="7CDCAFCD" w14:textId="77777777" w:rsidR="00BE637F" w:rsidRDefault="00BE637F" w:rsidP="00BE637F">
      <w:pPr>
        <w:pStyle w:val="Ttulo1"/>
      </w:pPr>
      <w:bookmarkStart w:id="30" w:name="_Toc369247177"/>
      <w:r>
        <w:lastRenderedPageBreak/>
        <w:t>CONCLUSIONES</w:t>
      </w:r>
      <w:bookmarkEnd w:id="30"/>
    </w:p>
    <w:p w14:paraId="7CDCAFCE" w14:textId="77777777" w:rsidR="00CA71DB" w:rsidRDefault="00CA71DB" w:rsidP="00CA71DB">
      <w:r>
        <w:t>La actividad permitió constatar lo siguiente:</w:t>
      </w:r>
    </w:p>
    <w:p w14:paraId="7CDCAFCF" w14:textId="4304BF48" w:rsidR="00AC1F68" w:rsidRDefault="00AD4DC6" w:rsidP="00CA71DB">
      <w:pPr>
        <w:pStyle w:val="Prrafodelista"/>
        <w:numPr>
          <w:ilvl w:val="0"/>
          <w:numId w:val="40"/>
        </w:numPr>
        <w:spacing w:after="0" w:line="276" w:lineRule="auto"/>
        <w:jc w:val="left"/>
        <w:rPr>
          <w:rFonts w:ascii="Optima" w:eastAsia="MS Mincho" w:hAnsi="Optima"/>
          <w:lang w:eastAsia="es-ES"/>
        </w:rPr>
      </w:pPr>
      <w:r w:rsidRPr="000B7BFA">
        <w:rPr>
          <w:rFonts w:ascii="Optima" w:eastAsia="MS Mincho" w:hAnsi="Optima"/>
          <w:lang w:eastAsia="es-ES"/>
        </w:rPr>
        <w:t>Se percib</w:t>
      </w:r>
      <w:r w:rsidR="006C3773" w:rsidRPr="000B7BFA">
        <w:rPr>
          <w:rFonts w:ascii="Optima" w:eastAsia="MS Mincho" w:hAnsi="Optima"/>
          <w:lang w:eastAsia="es-ES"/>
        </w:rPr>
        <w:t>ieron</w:t>
      </w:r>
      <w:r w:rsidRPr="000B7BFA">
        <w:rPr>
          <w:rFonts w:ascii="Optima" w:eastAsia="MS Mincho" w:hAnsi="Optima"/>
          <w:lang w:eastAsia="es-ES"/>
        </w:rPr>
        <w:t xml:space="preserve"> </w:t>
      </w:r>
      <w:r w:rsidR="00AC1F68" w:rsidRPr="000B7BFA">
        <w:rPr>
          <w:rFonts w:ascii="Optima" w:eastAsia="MS Mincho" w:hAnsi="Optima"/>
          <w:lang w:eastAsia="es-ES"/>
        </w:rPr>
        <w:t xml:space="preserve">olores molestos dentro de la instalación, con notas principalmente a </w:t>
      </w:r>
      <w:r w:rsidR="001B4E23">
        <w:rPr>
          <w:rFonts w:ascii="Optima" w:eastAsia="MS Mincho" w:hAnsi="Optima"/>
          <w:lang w:eastAsia="es-ES"/>
        </w:rPr>
        <w:t>purines, cerdo y podrido</w:t>
      </w:r>
      <w:r w:rsidR="00393088">
        <w:rPr>
          <w:rFonts w:ascii="Optima" w:eastAsia="MS Mincho" w:hAnsi="Optima"/>
          <w:lang w:eastAsia="es-ES"/>
        </w:rPr>
        <w:t>.</w:t>
      </w:r>
    </w:p>
    <w:p w14:paraId="49A0206A" w14:textId="3E37E64B" w:rsidR="001B4E23" w:rsidRPr="000B7BFA" w:rsidRDefault="001B4E23" w:rsidP="001B4E23">
      <w:pPr>
        <w:pStyle w:val="Prrafodelista"/>
        <w:numPr>
          <w:ilvl w:val="0"/>
          <w:numId w:val="40"/>
        </w:numPr>
        <w:spacing w:after="0" w:line="276" w:lineRule="auto"/>
        <w:jc w:val="left"/>
        <w:rPr>
          <w:rFonts w:ascii="Optima" w:eastAsia="MS Mincho" w:hAnsi="Optima"/>
          <w:lang w:eastAsia="es-ES"/>
        </w:rPr>
      </w:pPr>
      <w:r w:rsidRPr="000B7BFA">
        <w:rPr>
          <w:rFonts w:ascii="Optima" w:eastAsia="MS Mincho" w:hAnsi="Optima"/>
          <w:lang w:eastAsia="es-ES"/>
        </w:rPr>
        <w:t>Se percibieron olores molestos en receptores sensibles (casa</w:t>
      </w:r>
      <w:r>
        <w:rPr>
          <w:rFonts w:ascii="Optima" w:eastAsia="MS Mincho" w:hAnsi="Optima"/>
          <w:lang w:eastAsia="es-ES"/>
        </w:rPr>
        <w:t>s aledañas al plantel principalmente</w:t>
      </w:r>
      <w:r w:rsidRPr="000B7BFA">
        <w:rPr>
          <w:rFonts w:ascii="Optima" w:eastAsia="MS Mincho" w:hAnsi="Optima"/>
          <w:lang w:eastAsia="es-ES"/>
        </w:rPr>
        <w:t xml:space="preserve">), con notas atribuibles </w:t>
      </w:r>
      <w:r>
        <w:rPr>
          <w:rFonts w:ascii="Optima" w:eastAsia="MS Mincho" w:hAnsi="Optima"/>
          <w:lang w:eastAsia="es-ES"/>
        </w:rPr>
        <w:t>a la instalación.</w:t>
      </w:r>
    </w:p>
    <w:p w14:paraId="1F085F92" w14:textId="08134CD4" w:rsidR="001B4E23" w:rsidRPr="000B7BFA" w:rsidRDefault="001B4E23" w:rsidP="001B4E23">
      <w:pPr>
        <w:pStyle w:val="Prrafodelista"/>
        <w:numPr>
          <w:ilvl w:val="0"/>
          <w:numId w:val="40"/>
        </w:numPr>
        <w:spacing w:after="0" w:line="276" w:lineRule="auto"/>
        <w:jc w:val="left"/>
        <w:rPr>
          <w:rFonts w:ascii="Optima" w:eastAsia="MS Mincho" w:hAnsi="Optima"/>
          <w:lang w:eastAsia="es-ES"/>
        </w:rPr>
      </w:pPr>
      <w:r w:rsidRPr="000B7BFA">
        <w:rPr>
          <w:rFonts w:ascii="Optima" w:eastAsia="MS Mincho" w:hAnsi="Optima"/>
          <w:lang w:eastAsia="es-ES"/>
        </w:rPr>
        <w:t>La nota de olor percibida con mayor frecuencia correspondió a purines</w:t>
      </w:r>
      <w:r>
        <w:rPr>
          <w:rFonts w:ascii="Optima" w:eastAsia="MS Mincho" w:hAnsi="Optima"/>
          <w:lang w:eastAsia="es-ES"/>
        </w:rPr>
        <w:t xml:space="preserve"> y cerdo</w:t>
      </w:r>
      <w:r w:rsidRPr="000B7BFA">
        <w:rPr>
          <w:rFonts w:ascii="Optima" w:eastAsia="MS Mincho" w:hAnsi="Optima"/>
          <w:lang w:eastAsia="es-ES"/>
        </w:rPr>
        <w:t>, nota</w:t>
      </w:r>
      <w:r>
        <w:rPr>
          <w:rFonts w:ascii="Optima" w:eastAsia="MS Mincho" w:hAnsi="Optima"/>
          <w:lang w:eastAsia="es-ES"/>
        </w:rPr>
        <w:t>s</w:t>
      </w:r>
      <w:r w:rsidRPr="000B7BFA">
        <w:rPr>
          <w:rFonts w:ascii="Optima" w:eastAsia="MS Mincho" w:hAnsi="Optima"/>
          <w:lang w:eastAsia="es-ES"/>
        </w:rPr>
        <w:t xml:space="preserve"> considerada</w:t>
      </w:r>
      <w:r>
        <w:rPr>
          <w:rFonts w:ascii="Optima" w:eastAsia="MS Mincho" w:hAnsi="Optima"/>
          <w:lang w:eastAsia="es-ES"/>
        </w:rPr>
        <w:t>s</w:t>
      </w:r>
      <w:r w:rsidRPr="000B7BFA">
        <w:rPr>
          <w:rFonts w:ascii="Optima" w:eastAsia="MS Mincho" w:hAnsi="Optima"/>
          <w:lang w:eastAsia="es-ES"/>
        </w:rPr>
        <w:t xml:space="preserve"> ofensiva</w:t>
      </w:r>
      <w:r>
        <w:rPr>
          <w:rFonts w:ascii="Optima" w:eastAsia="MS Mincho" w:hAnsi="Optima"/>
          <w:lang w:eastAsia="es-ES"/>
        </w:rPr>
        <w:t>s</w:t>
      </w:r>
      <w:r w:rsidRPr="000B7BFA">
        <w:rPr>
          <w:rFonts w:ascii="Optima" w:eastAsia="MS Mincho" w:hAnsi="Optima"/>
          <w:lang w:eastAsia="es-ES"/>
        </w:rPr>
        <w:t>, de acuerdo a rueda de olor general.</w:t>
      </w:r>
    </w:p>
    <w:p w14:paraId="1F472E72" w14:textId="3DF1A0DD" w:rsidR="001B4E23" w:rsidRPr="000B7BFA" w:rsidRDefault="001B4E23" w:rsidP="001B4E23">
      <w:pPr>
        <w:pStyle w:val="Prrafodelista"/>
        <w:numPr>
          <w:ilvl w:val="0"/>
          <w:numId w:val="40"/>
        </w:numPr>
        <w:spacing w:after="0" w:line="276" w:lineRule="auto"/>
        <w:jc w:val="left"/>
        <w:rPr>
          <w:rFonts w:ascii="Optima" w:eastAsia="MS Mincho" w:hAnsi="Optima"/>
          <w:lang w:eastAsia="es-ES"/>
        </w:rPr>
      </w:pPr>
      <w:r w:rsidRPr="000B7BFA">
        <w:rPr>
          <w:rFonts w:ascii="Optima" w:eastAsia="MS Mincho" w:hAnsi="Optima"/>
          <w:lang w:eastAsia="es-ES"/>
        </w:rPr>
        <w:t>Los horarios donde se registró mayor frecuencia de percepción y mayores intensidades correspondieron a horarios nocturnos (</w:t>
      </w:r>
      <w:r>
        <w:rPr>
          <w:rFonts w:ascii="Optima" w:eastAsia="MS Mincho" w:hAnsi="Optima"/>
          <w:lang w:eastAsia="es-ES"/>
        </w:rPr>
        <w:t>21</w:t>
      </w:r>
      <w:r w:rsidRPr="000B7BFA">
        <w:rPr>
          <w:rFonts w:ascii="Optima" w:eastAsia="MS Mincho" w:hAnsi="Optima"/>
          <w:lang w:eastAsia="es-ES"/>
        </w:rPr>
        <w:t xml:space="preserve"> a </w:t>
      </w:r>
      <w:r>
        <w:rPr>
          <w:rFonts w:ascii="Optima" w:eastAsia="MS Mincho" w:hAnsi="Optima"/>
          <w:lang w:eastAsia="es-ES"/>
        </w:rPr>
        <w:t>1</w:t>
      </w:r>
      <w:r w:rsidRPr="000B7BFA">
        <w:rPr>
          <w:rFonts w:ascii="Optima" w:eastAsia="MS Mincho" w:hAnsi="Optima"/>
          <w:lang w:eastAsia="es-ES"/>
        </w:rPr>
        <w:t xml:space="preserve"> horas aproximadamente).</w:t>
      </w:r>
    </w:p>
    <w:p w14:paraId="3CB0E2DE" w14:textId="77777777" w:rsidR="00393088" w:rsidRDefault="00393088" w:rsidP="008E1D8D">
      <w:pPr>
        <w:spacing w:after="200" w:line="276" w:lineRule="auto"/>
        <w:jc w:val="left"/>
      </w:pPr>
    </w:p>
    <w:p w14:paraId="7CDCAFD3" w14:textId="14E6DD7C" w:rsidR="00CA71DB" w:rsidRPr="000B7BFA" w:rsidRDefault="00CA71DB" w:rsidP="008E1D8D">
      <w:pPr>
        <w:spacing w:after="200" w:line="276" w:lineRule="auto"/>
        <w:jc w:val="left"/>
      </w:pPr>
      <w:r w:rsidRPr="000B7BFA">
        <w:t>Por lo tanto en los días en que se realizó la medición se registraron olores molestos en rece</w:t>
      </w:r>
      <w:r w:rsidR="00A6556E" w:rsidRPr="000B7BFA">
        <w:t>ptores sensibles atribuibles al proyecto en cuestión</w:t>
      </w:r>
      <w:r w:rsidR="009E11BD" w:rsidRPr="000B7BFA">
        <w:t>.</w:t>
      </w:r>
    </w:p>
    <w:p w14:paraId="7CDCAFD4" w14:textId="77777777" w:rsidR="008E1D8D" w:rsidRDefault="008E1D8D" w:rsidP="002E7008">
      <w:pPr>
        <w:rPr>
          <w:rFonts w:asciiTheme="majorHAnsi" w:hAnsiTheme="majorHAnsi"/>
        </w:rPr>
      </w:pPr>
    </w:p>
    <w:p w14:paraId="7CDCAFD5" w14:textId="77777777" w:rsidR="00CA71DB" w:rsidRDefault="00CA71DB" w:rsidP="002E7008">
      <w:pPr>
        <w:rPr>
          <w:rFonts w:asciiTheme="majorHAnsi" w:hAnsiTheme="majorHAnsi"/>
        </w:rPr>
      </w:pPr>
    </w:p>
    <w:p w14:paraId="7CDCAFD6" w14:textId="77777777" w:rsidR="00CA71DB" w:rsidRDefault="00CA71DB" w:rsidP="002E7008">
      <w:pPr>
        <w:rPr>
          <w:rFonts w:asciiTheme="majorHAnsi" w:hAnsiTheme="majorHAnsi"/>
        </w:rPr>
      </w:pPr>
    </w:p>
    <w:p w14:paraId="7CDCAFD8" w14:textId="77777777" w:rsidR="00CA71DB" w:rsidRDefault="00CA71DB" w:rsidP="002E7008">
      <w:pPr>
        <w:rPr>
          <w:rFonts w:asciiTheme="majorHAnsi" w:hAnsiTheme="majorHAnsi"/>
        </w:rPr>
      </w:pPr>
    </w:p>
    <w:p w14:paraId="7CDCAFD9" w14:textId="77777777" w:rsidR="00CA71DB" w:rsidRDefault="00CA71DB" w:rsidP="002E7008">
      <w:pPr>
        <w:rPr>
          <w:rFonts w:asciiTheme="majorHAnsi" w:hAnsiTheme="majorHAnsi"/>
        </w:rPr>
      </w:pPr>
    </w:p>
    <w:p w14:paraId="7CDCAFDA" w14:textId="77777777" w:rsidR="00CA71DB" w:rsidRDefault="00CA71DB" w:rsidP="002E7008">
      <w:pPr>
        <w:rPr>
          <w:rFonts w:asciiTheme="majorHAnsi" w:hAnsiTheme="majorHAnsi"/>
        </w:rPr>
      </w:pPr>
    </w:p>
    <w:p w14:paraId="7CDCAFDB" w14:textId="77777777" w:rsidR="00CA71DB" w:rsidRDefault="00CA71DB" w:rsidP="002E7008">
      <w:pPr>
        <w:rPr>
          <w:rFonts w:asciiTheme="majorHAnsi" w:hAnsiTheme="majorHAnsi"/>
        </w:rPr>
      </w:pPr>
    </w:p>
    <w:p w14:paraId="7CDCAFDC" w14:textId="77777777" w:rsidR="00CA71DB" w:rsidRDefault="00CA71DB" w:rsidP="002E7008">
      <w:pPr>
        <w:rPr>
          <w:rFonts w:asciiTheme="majorHAnsi" w:hAnsiTheme="majorHAnsi"/>
        </w:rPr>
      </w:pPr>
    </w:p>
    <w:p w14:paraId="7CDCAFDD" w14:textId="77777777" w:rsidR="00B6274E" w:rsidRDefault="00B6274E" w:rsidP="002E7008">
      <w:pPr>
        <w:rPr>
          <w:rFonts w:asciiTheme="majorHAnsi" w:hAnsiTheme="majorHAnsi"/>
        </w:rPr>
      </w:pPr>
    </w:p>
    <w:p w14:paraId="7CDCAFDE" w14:textId="77777777" w:rsidR="00B6274E" w:rsidRDefault="00B6274E" w:rsidP="002E7008">
      <w:pPr>
        <w:rPr>
          <w:rFonts w:asciiTheme="majorHAnsi" w:hAnsiTheme="majorHAnsi"/>
        </w:rPr>
      </w:pPr>
    </w:p>
    <w:p w14:paraId="7CDCAFDF" w14:textId="77777777" w:rsidR="00B6274E" w:rsidRDefault="00B6274E" w:rsidP="002E7008">
      <w:pPr>
        <w:rPr>
          <w:rFonts w:asciiTheme="majorHAnsi" w:hAnsiTheme="majorHAnsi"/>
        </w:rPr>
      </w:pPr>
    </w:p>
    <w:p w14:paraId="7CDCAFE2" w14:textId="77777777" w:rsidR="00CA71DB" w:rsidRDefault="00CA71DB" w:rsidP="00CA71DB"/>
    <w:p w14:paraId="7CDCAFE3" w14:textId="77777777" w:rsidR="00CA71DB" w:rsidRDefault="00CA71DB" w:rsidP="00CA71DB">
      <w:pPr>
        <w:sectPr w:rsidR="00CA71DB" w:rsidSect="00D8745F">
          <w:pgSz w:w="12240" w:h="15840" w:code="1"/>
          <w:pgMar w:top="2381" w:right="1701" w:bottom="1418" w:left="1701" w:header="709" w:footer="709" w:gutter="0"/>
          <w:cols w:space="708"/>
          <w:docGrid w:linePitch="360"/>
        </w:sectPr>
      </w:pPr>
    </w:p>
    <w:p w14:paraId="7CDCAFE4" w14:textId="77777777" w:rsidR="0029790E" w:rsidRDefault="00DE64CD" w:rsidP="0038667C">
      <w:pPr>
        <w:pStyle w:val="Ttulo1"/>
      </w:pPr>
      <w:bookmarkStart w:id="31" w:name="_Ref356203884"/>
      <w:bookmarkStart w:id="32" w:name="_Toc369247178"/>
      <w:r w:rsidRPr="00CA71DB">
        <w:lastRenderedPageBreak/>
        <w:t>A</w:t>
      </w:r>
      <w:r w:rsidR="0038667C">
        <w:t>NEXOS</w:t>
      </w:r>
      <w:bookmarkEnd w:id="31"/>
      <w:bookmarkEnd w:id="32"/>
    </w:p>
    <w:p w14:paraId="7CDCAFFA" w14:textId="77777777" w:rsidR="0038667C" w:rsidRDefault="0038667C" w:rsidP="0038667C">
      <w:pPr>
        <w:pStyle w:val="Ttulo2"/>
      </w:pPr>
      <w:bookmarkStart w:id="33" w:name="_Ref358295278"/>
      <w:bookmarkStart w:id="34" w:name="_Toc369247179"/>
      <w:r>
        <w:t>Certificado de calibración</w:t>
      </w:r>
      <w:bookmarkEnd w:id="33"/>
      <w:bookmarkEnd w:id="34"/>
    </w:p>
    <w:p w14:paraId="7CDCAFFB" w14:textId="77777777" w:rsidR="0038667C" w:rsidRPr="0029790E" w:rsidRDefault="0038667C" w:rsidP="0029790E">
      <w:r>
        <w:t>A continuación se presenta el certificado de calibración de los panelistas que participaron en la actividad.</w:t>
      </w:r>
    </w:p>
    <w:p w14:paraId="7CDCAFFC" w14:textId="03533BDF" w:rsidR="00B6274E" w:rsidRDefault="00B6274E" w:rsidP="005644DD">
      <w:pPr>
        <w:pStyle w:val="Epgrafe"/>
        <w:spacing w:after="0"/>
        <w:jc w:val="center"/>
      </w:pPr>
      <w:bookmarkStart w:id="35" w:name="_Toc369247186"/>
      <w:r w:rsidRPr="003179CC">
        <w:rPr>
          <w:rFonts w:asciiTheme="majorHAnsi" w:hAnsiTheme="majorHAnsi"/>
          <w:color w:val="auto"/>
          <w:sz w:val="22"/>
        </w:rPr>
        <w:t xml:space="preserve">Figura N° </w:t>
      </w:r>
      <w:r w:rsidRPr="003179CC">
        <w:rPr>
          <w:rFonts w:asciiTheme="majorHAnsi" w:hAnsiTheme="majorHAnsi"/>
          <w:color w:val="auto"/>
          <w:sz w:val="22"/>
        </w:rPr>
        <w:fldChar w:fldCharType="begin"/>
      </w:r>
      <w:r w:rsidRPr="003179CC">
        <w:rPr>
          <w:rFonts w:asciiTheme="majorHAnsi" w:hAnsiTheme="majorHAnsi"/>
          <w:color w:val="auto"/>
          <w:sz w:val="22"/>
        </w:rPr>
        <w:instrText xml:space="preserve"> SEQ Figura_N° \* ARABIC </w:instrText>
      </w:r>
      <w:r w:rsidRPr="003179CC">
        <w:rPr>
          <w:rFonts w:asciiTheme="majorHAnsi" w:hAnsiTheme="majorHAnsi"/>
          <w:color w:val="auto"/>
          <w:sz w:val="22"/>
        </w:rPr>
        <w:fldChar w:fldCharType="separate"/>
      </w:r>
      <w:r w:rsidR="00394EE5">
        <w:rPr>
          <w:rFonts w:asciiTheme="majorHAnsi" w:hAnsiTheme="majorHAnsi"/>
          <w:noProof/>
          <w:color w:val="auto"/>
          <w:sz w:val="22"/>
        </w:rPr>
        <w:t>7</w:t>
      </w:r>
      <w:r w:rsidRPr="003179CC">
        <w:rPr>
          <w:rFonts w:asciiTheme="majorHAnsi" w:hAnsiTheme="majorHAnsi"/>
          <w:color w:val="auto"/>
          <w:sz w:val="22"/>
        </w:rPr>
        <w:fldChar w:fldCharType="end"/>
      </w:r>
      <w:r>
        <w:rPr>
          <w:rFonts w:asciiTheme="majorHAnsi" w:hAnsiTheme="majorHAnsi"/>
          <w:color w:val="auto"/>
          <w:sz w:val="22"/>
        </w:rPr>
        <w:t xml:space="preserve"> – Certificado de calibración</w:t>
      </w:r>
      <w:r w:rsidR="0029790E">
        <w:rPr>
          <w:rFonts w:asciiTheme="majorHAnsi" w:hAnsiTheme="majorHAnsi"/>
          <w:color w:val="auto"/>
          <w:sz w:val="22"/>
        </w:rPr>
        <w:t xml:space="preserve"> de panelistas</w:t>
      </w:r>
      <w:r w:rsidR="00394EE5">
        <w:rPr>
          <w:rFonts w:asciiTheme="majorHAnsi" w:hAnsiTheme="majorHAnsi"/>
          <w:color w:val="auto"/>
          <w:sz w:val="22"/>
        </w:rPr>
        <w:t xml:space="preserve"> (1/2)</w:t>
      </w:r>
      <w:bookmarkEnd w:id="35"/>
    </w:p>
    <w:p w14:paraId="7CDCB001" w14:textId="231A4277" w:rsidR="00CA71DB" w:rsidRDefault="00312BDF" w:rsidP="00CA6DDB">
      <w:pPr>
        <w:jc w:val="center"/>
      </w:pPr>
      <w:r>
        <w:rPr>
          <w:noProof/>
          <w:lang w:eastAsia="es-CL"/>
        </w:rPr>
        <w:drawing>
          <wp:inline distT="0" distB="0" distL="0" distR="0" wp14:anchorId="2EF37ECC" wp14:editId="7994AFA9">
            <wp:extent cx="3711804" cy="4877841"/>
            <wp:effectExtent l="0" t="0" r="3175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1804" cy="48778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23D0A4" w14:textId="77777777" w:rsidR="00394EE5" w:rsidRDefault="00394EE5" w:rsidP="00CA6DDB">
      <w:pPr>
        <w:jc w:val="center"/>
      </w:pPr>
    </w:p>
    <w:p w14:paraId="71081325" w14:textId="77777777" w:rsidR="00394EE5" w:rsidRDefault="00394EE5" w:rsidP="00CA6DDB">
      <w:pPr>
        <w:jc w:val="center"/>
      </w:pPr>
    </w:p>
    <w:p w14:paraId="5DD35E09" w14:textId="77777777" w:rsidR="00394EE5" w:rsidRDefault="00394EE5" w:rsidP="00CA6DDB">
      <w:pPr>
        <w:jc w:val="center"/>
      </w:pPr>
    </w:p>
    <w:p w14:paraId="10CB792E" w14:textId="6C152F59" w:rsidR="00394EE5" w:rsidRDefault="00394EE5" w:rsidP="00394EE5">
      <w:pPr>
        <w:pStyle w:val="Epgrafe"/>
        <w:spacing w:after="0"/>
        <w:jc w:val="center"/>
      </w:pPr>
      <w:bookmarkStart w:id="36" w:name="_Toc369247187"/>
      <w:r w:rsidRPr="003179CC">
        <w:rPr>
          <w:rFonts w:asciiTheme="majorHAnsi" w:hAnsiTheme="majorHAnsi"/>
          <w:color w:val="auto"/>
          <w:sz w:val="22"/>
        </w:rPr>
        <w:lastRenderedPageBreak/>
        <w:t xml:space="preserve">Figura N° </w:t>
      </w:r>
      <w:r w:rsidRPr="003179CC">
        <w:rPr>
          <w:rFonts w:asciiTheme="majorHAnsi" w:hAnsiTheme="majorHAnsi"/>
          <w:color w:val="auto"/>
          <w:sz w:val="22"/>
        </w:rPr>
        <w:fldChar w:fldCharType="begin"/>
      </w:r>
      <w:r w:rsidRPr="003179CC">
        <w:rPr>
          <w:rFonts w:asciiTheme="majorHAnsi" w:hAnsiTheme="majorHAnsi"/>
          <w:color w:val="auto"/>
          <w:sz w:val="22"/>
        </w:rPr>
        <w:instrText xml:space="preserve"> SEQ Figura_N° \* ARABIC </w:instrText>
      </w:r>
      <w:r w:rsidRPr="003179CC">
        <w:rPr>
          <w:rFonts w:asciiTheme="majorHAnsi" w:hAnsiTheme="majorHAnsi"/>
          <w:color w:val="auto"/>
          <w:sz w:val="22"/>
        </w:rPr>
        <w:fldChar w:fldCharType="separate"/>
      </w:r>
      <w:r>
        <w:rPr>
          <w:rFonts w:asciiTheme="majorHAnsi" w:hAnsiTheme="majorHAnsi"/>
          <w:noProof/>
          <w:color w:val="auto"/>
          <w:sz w:val="22"/>
        </w:rPr>
        <w:t>8</w:t>
      </w:r>
      <w:r w:rsidRPr="003179CC">
        <w:rPr>
          <w:rFonts w:asciiTheme="majorHAnsi" w:hAnsiTheme="majorHAnsi"/>
          <w:color w:val="auto"/>
          <w:sz w:val="22"/>
        </w:rPr>
        <w:fldChar w:fldCharType="end"/>
      </w:r>
      <w:r>
        <w:rPr>
          <w:rFonts w:asciiTheme="majorHAnsi" w:hAnsiTheme="majorHAnsi"/>
          <w:color w:val="auto"/>
          <w:sz w:val="22"/>
        </w:rPr>
        <w:t xml:space="preserve"> – Certificado de calibración de panelistas (2/2)</w:t>
      </w:r>
      <w:bookmarkEnd w:id="36"/>
    </w:p>
    <w:p w14:paraId="68F4A17D" w14:textId="4D6DEFEE" w:rsidR="00394EE5" w:rsidRPr="00CA71DB" w:rsidRDefault="00394EE5" w:rsidP="00CA6DDB">
      <w:pPr>
        <w:jc w:val="center"/>
      </w:pPr>
      <w:r>
        <w:rPr>
          <w:noProof/>
          <w:lang w:eastAsia="es-CL"/>
        </w:rPr>
        <w:drawing>
          <wp:inline distT="0" distB="0" distL="0" distR="0" wp14:anchorId="0D9A647E" wp14:editId="6A52BE16">
            <wp:extent cx="4901184" cy="6394704"/>
            <wp:effectExtent l="0" t="0" r="0" b="6350"/>
            <wp:docPr id="3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rtificado2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1184" cy="639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94EE5" w:rsidRPr="00CA71DB" w:rsidSect="000C0ACF">
      <w:pgSz w:w="12240" w:h="15840" w:code="1"/>
      <w:pgMar w:top="2381" w:right="1701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B18D6D8" w14:textId="77777777" w:rsidR="00900AAE" w:rsidRDefault="00900AAE" w:rsidP="005676FB">
      <w:r>
        <w:separator/>
      </w:r>
    </w:p>
  </w:endnote>
  <w:endnote w:type="continuationSeparator" w:id="0">
    <w:p w14:paraId="05E9D6AC" w14:textId="77777777" w:rsidR="00900AAE" w:rsidRDefault="00900AAE" w:rsidP="005676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tima">
    <w:altName w:val="Segoe UI"/>
    <w:charset w:val="00"/>
    <w:family w:val="swiss"/>
    <w:pitch w:val="variable"/>
    <w:sig w:usb0="00000001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CDCB038" w14:textId="77777777" w:rsidR="000E328B" w:rsidRPr="00C23C0E" w:rsidRDefault="000E328B" w:rsidP="0015554A">
    <w:pPr>
      <w:pStyle w:val="Piedepgina"/>
    </w:pPr>
    <w:r w:rsidRPr="00C23C0E">
      <w:t>Superintendencia del Medio Ambiente – Gobierno de Chile</w:t>
    </w:r>
  </w:p>
  <w:p w14:paraId="7CDCB039" w14:textId="77777777" w:rsidR="000E328B" w:rsidRPr="00C23C0E" w:rsidRDefault="000E328B" w:rsidP="0015554A">
    <w:pPr>
      <w:pStyle w:val="Piedepgina"/>
    </w:pPr>
    <w:r>
      <w:rPr>
        <w:color w:val="7F7F7F"/>
        <w:sz w:val="16"/>
      </w:rPr>
      <w:t>Miraflores 178</w:t>
    </w:r>
    <w:r w:rsidRPr="00C23C0E">
      <w:rPr>
        <w:color w:val="7F7F7F"/>
        <w:sz w:val="16"/>
      </w:rPr>
      <w:t xml:space="preserve">, piso </w:t>
    </w:r>
    <w:r>
      <w:rPr>
        <w:color w:val="7F7F7F"/>
        <w:sz w:val="16"/>
      </w:rPr>
      <w:t>7</w:t>
    </w:r>
    <w:r w:rsidRPr="00C23C0E">
      <w:rPr>
        <w:color w:val="7F7F7F"/>
        <w:sz w:val="16"/>
      </w:rPr>
      <w:t>, Santi</w:t>
    </w:r>
    <w:r>
      <w:rPr>
        <w:color w:val="7F7F7F"/>
        <w:sz w:val="16"/>
      </w:rPr>
      <w:t>a</w:t>
    </w:r>
    <w:r w:rsidRPr="00C23C0E">
      <w:rPr>
        <w:color w:val="7F7F7F"/>
        <w:sz w:val="16"/>
      </w:rPr>
      <w:t xml:space="preserve">go / </w:t>
    </w:r>
    <w:hyperlink r:id="rId1" w:history="1">
      <w:r w:rsidRPr="00C23C0E">
        <w:rPr>
          <w:rStyle w:val="Hipervnculo"/>
          <w:color w:val="7F7F7F"/>
          <w:sz w:val="16"/>
          <w:u w:val="none"/>
        </w:rPr>
        <w:t>contacto.sma@sma.gob.cl</w:t>
      </w:r>
    </w:hyperlink>
    <w:r w:rsidRPr="00C23C0E">
      <w:rPr>
        <w:color w:val="7F7F7F"/>
        <w:sz w:val="16"/>
      </w:rPr>
      <w:t xml:space="preserve"> / </w:t>
    </w:r>
    <w:hyperlink r:id="rId2" w:history="1">
      <w:r w:rsidRPr="00C23C0E">
        <w:rPr>
          <w:rStyle w:val="Hipervnculo"/>
          <w:color w:val="7F7F7F"/>
          <w:sz w:val="16"/>
          <w:u w:val="none"/>
        </w:rPr>
        <w:t>www.sma.gob.cl</w:t>
      </w:r>
    </w:hyperlink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CDCB03A" w14:textId="77777777" w:rsidR="000E328B" w:rsidRPr="00C23C0E" w:rsidRDefault="000E328B" w:rsidP="00C34B9C">
    <w:pPr>
      <w:pStyle w:val="Piedepgina"/>
    </w:pPr>
    <w:r w:rsidRPr="00C23C0E">
      <w:t>Superintendencia del Medio Ambiente – Gobierno de Chile</w:t>
    </w:r>
  </w:p>
  <w:p w14:paraId="7CDCB03B" w14:textId="77777777" w:rsidR="000E328B" w:rsidRPr="00C23C0E" w:rsidRDefault="000E328B" w:rsidP="00C34B9C">
    <w:pPr>
      <w:pStyle w:val="Piedepgina"/>
      <w:rPr>
        <w:color w:val="7F7F7F"/>
        <w:sz w:val="16"/>
      </w:rPr>
    </w:pPr>
    <w:r>
      <w:rPr>
        <w:color w:val="7F7F7F"/>
        <w:sz w:val="16"/>
      </w:rPr>
      <w:t>Miraflores 178</w:t>
    </w:r>
    <w:r w:rsidRPr="00C23C0E">
      <w:rPr>
        <w:color w:val="7F7F7F"/>
        <w:sz w:val="16"/>
      </w:rPr>
      <w:t xml:space="preserve">, piso </w:t>
    </w:r>
    <w:r>
      <w:rPr>
        <w:color w:val="7F7F7F"/>
        <w:sz w:val="16"/>
      </w:rPr>
      <w:t>7</w:t>
    </w:r>
    <w:r w:rsidRPr="00C23C0E">
      <w:rPr>
        <w:color w:val="7F7F7F"/>
        <w:sz w:val="16"/>
      </w:rPr>
      <w:t>, Santi</w:t>
    </w:r>
    <w:r>
      <w:rPr>
        <w:color w:val="7F7F7F"/>
        <w:sz w:val="16"/>
      </w:rPr>
      <w:t>a</w:t>
    </w:r>
    <w:r w:rsidRPr="00C23C0E">
      <w:rPr>
        <w:color w:val="7F7F7F"/>
        <w:sz w:val="16"/>
      </w:rPr>
      <w:t xml:space="preserve">go / </w:t>
    </w:r>
    <w:hyperlink r:id="rId1" w:history="1">
      <w:r w:rsidRPr="00C23C0E">
        <w:rPr>
          <w:rStyle w:val="Hipervnculo"/>
          <w:color w:val="7F7F7F"/>
          <w:sz w:val="16"/>
          <w:u w:val="none"/>
        </w:rPr>
        <w:t>contacto.sma@sma.gob.cl</w:t>
      </w:r>
    </w:hyperlink>
    <w:r w:rsidRPr="00C23C0E">
      <w:rPr>
        <w:color w:val="7F7F7F"/>
        <w:sz w:val="16"/>
      </w:rPr>
      <w:t xml:space="preserve"> / </w:t>
    </w:r>
    <w:hyperlink r:id="rId2" w:history="1">
      <w:r w:rsidRPr="00C23C0E">
        <w:rPr>
          <w:rStyle w:val="Hipervnculo"/>
          <w:color w:val="7F7F7F"/>
          <w:sz w:val="16"/>
          <w:u w:val="none"/>
        </w:rPr>
        <w:t>www.sma.gob.cl</w:t>
      </w:r>
    </w:hyperlink>
  </w:p>
  <w:p w14:paraId="7CDCB03C" w14:textId="77777777" w:rsidR="000E328B" w:rsidRPr="0027375E" w:rsidRDefault="000E328B" w:rsidP="00C34B9C">
    <w:pPr>
      <w:pStyle w:val="Piedepgina"/>
    </w:pPr>
  </w:p>
  <w:p w14:paraId="7CDCB03D" w14:textId="77777777" w:rsidR="000E328B" w:rsidRPr="0027375E" w:rsidRDefault="000E328B" w:rsidP="00C34B9C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E143358" w14:textId="77777777" w:rsidR="00900AAE" w:rsidRDefault="00900AAE" w:rsidP="005676FB">
      <w:r>
        <w:separator/>
      </w:r>
    </w:p>
  </w:footnote>
  <w:footnote w:type="continuationSeparator" w:id="0">
    <w:p w14:paraId="378B0F27" w14:textId="77777777" w:rsidR="00900AAE" w:rsidRDefault="00900AAE" w:rsidP="005676FB">
      <w:r>
        <w:continuationSeparator/>
      </w:r>
    </w:p>
  </w:footnote>
  <w:footnote w:id="1">
    <w:p w14:paraId="7CDCB040" w14:textId="77777777" w:rsidR="000E328B" w:rsidRDefault="000E328B">
      <w:pPr>
        <w:pStyle w:val="Textonotapie"/>
      </w:pPr>
      <w:r>
        <w:rPr>
          <w:rStyle w:val="Refdenotaalpie"/>
        </w:rPr>
        <w:footnoteRef/>
      </w:r>
      <w:r>
        <w:t>“Calidad del aire -  Determinación de la concentración de olor por olfatometría dinámica”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CDCB036" w14:textId="77777777" w:rsidR="000E328B" w:rsidRDefault="000E328B" w:rsidP="0015554A">
    <w:pPr>
      <w:pStyle w:val="Encabezado"/>
      <w:jc w:val="right"/>
    </w:pPr>
    <w:r>
      <w:rPr>
        <w:noProof/>
        <w:lang w:eastAsia="es-CL"/>
      </w:rPr>
      <w:drawing>
        <wp:anchor distT="0" distB="0" distL="114300" distR="114300" simplePos="0" relativeHeight="251657216" behindDoc="0" locked="0" layoutInCell="1" allowOverlap="1" wp14:anchorId="7CDCB03E" wp14:editId="7CDCB03F">
          <wp:simplePos x="0" y="0"/>
          <wp:positionH relativeFrom="column">
            <wp:posOffset>-685165</wp:posOffset>
          </wp:positionH>
          <wp:positionV relativeFrom="paragraph">
            <wp:posOffset>154305</wp:posOffset>
          </wp:positionV>
          <wp:extent cx="1968500" cy="711200"/>
          <wp:effectExtent l="0" t="0" r="0" b="0"/>
          <wp:wrapThrough wrapText="bothSides">
            <wp:wrapPolygon edited="0">
              <wp:start x="836" y="1157"/>
              <wp:lineTo x="836" y="19093"/>
              <wp:lineTo x="6271" y="19093"/>
              <wp:lineTo x="16305" y="17936"/>
              <wp:lineTo x="20903" y="15621"/>
              <wp:lineTo x="20903" y="5207"/>
              <wp:lineTo x="17141" y="2893"/>
              <wp:lineTo x="6271" y="1157"/>
              <wp:lineTo x="836" y="1157"/>
            </wp:wrapPolygon>
          </wp:wrapThrough>
          <wp:docPr id="23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023" t="27890" r="7986" b="34157"/>
                  <a:stretch>
                    <a:fillRect/>
                  </a:stretch>
                </pic:blipFill>
                <pic:spPr bwMode="auto">
                  <a:xfrm>
                    <a:off x="0" y="0"/>
                    <a:ext cx="1968500" cy="711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CDCB037" w14:textId="77777777" w:rsidR="000E328B" w:rsidRDefault="000E328B" w:rsidP="0015554A">
    <w:pPr>
      <w:pStyle w:val="Encabezado"/>
      <w:spacing w:after="0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D2DBA"/>
    <w:multiLevelType w:val="hybridMultilevel"/>
    <w:tmpl w:val="CBF2ABF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702C6A"/>
    <w:multiLevelType w:val="hybridMultilevel"/>
    <w:tmpl w:val="9C0CE906"/>
    <w:lvl w:ilvl="0" w:tplc="17A8ECD6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83F153E"/>
    <w:multiLevelType w:val="hybridMultilevel"/>
    <w:tmpl w:val="51AE1510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BA5E33"/>
    <w:multiLevelType w:val="hybridMultilevel"/>
    <w:tmpl w:val="4AC03FC0"/>
    <w:lvl w:ilvl="0" w:tplc="34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>
    <w:nsid w:val="0C0978AD"/>
    <w:multiLevelType w:val="multilevel"/>
    <w:tmpl w:val="5C78D3A4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5">
    <w:nsid w:val="0DAE0FEB"/>
    <w:multiLevelType w:val="hybridMultilevel"/>
    <w:tmpl w:val="D806FB40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CF75CF7"/>
    <w:multiLevelType w:val="hybridMultilevel"/>
    <w:tmpl w:val="FC7A8D0E"/>
    <w:lvl w:ilvl="0" w:tplc="4354502C">
      <w:start w:val="1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AC23E7"/>
    <w:multiLevelType w:val="multilevel"/>
    <w:tmpl w:val="E33E5730"/>
    <w:lvl w:ilvl="0">
      <w:start w:val="1"/>
      <w:numFmt w:val="lowerRoman"/>
      <w:lvlText w:val="%1."/>
      <w:lvlJc w:val="left"/>
      <w:pPr>
        <w:ind w:left="720" w:hanging="360"/>
      </w:pPr>
      <w:rPr>
        <w:rFonts w:ascii="Optima" w:hAnsi="Optima"/>
        <w:sz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3CD2D58"/>
    <w:multiLevelType w:val="hybridMultilevel"/>
    <w:tmpl w:val="A762093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5961638"/>
    <w:multiLevelType w:val="hybridMultilevel"/>
    <w:tmpl w:val="46ACC972"/>
    <w:lvl w:ilvl="0" w:tplc="040A0001">
      <w:start w:val="1"/>
      <w:numFmt w:val="lowerRoman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7774C43"/>
    <w:multiLevelType w:val="hybridMultilevel"/>
    <w:tmpl w:val="F73077FE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92E1175"/>
    <w:multiLevelType w:val="hybridMultilevel"/>
    <w:tmpl w:val="BA2A5F00"/>
    <w:lvl w:ilvl="0" w:tplc="3544D8F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B1C1590"/>
    <w:multiLevelType w:val="hybridMultilevel"/>
    <w:tmpl w:val="070C9480"/>
    <w:lvl w:ilvl="0" w:tplc="DFBEF6B4">
      <w:start w:val="3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C0B653C"/>
    <w:multiLevelType w:val="hybridMultilevel"/>
    <w:tmpl w:val="FDDA5A3C"/>
    <w:lvl w:ilvl="0" w:tplc="3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C65546B"/>
    <w:multiLevelType w:val="hybridMultilevel"/>
    <w:tmpl w:val="6B38DAB0"/>
    <w:lvl w:ilvl="0" w:tplc="A6B88268">
      <w:start w:val="3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8A48FA"/>
    <w:multiLevelType w:val="hybridMultilevel"/>
    <w:tmpl w:val="EC9CCA28"/>
    <w:lvl w:ilvl="0" w:tplc="3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302C3B61"/>
    <w:multiLevelType w:val="hybridMultilevel"/>
    <w:tmpl w:val="FB0A578E"/>
    <w:lvl w:ilvl="0" w:tplc="489C1C60">
      <w:start w:val="2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5B1078A"/>
    <w:multiLevelType w:val="hybridMultilevel"/>
    <w:tmpl w:val="E33E5730"/>
    <w:lvl w:ilvl="0" w:tplc="040A0001">
      <w:start w:val="1"/>
      <w:numFmt w:val="lowerRoman"/>
      <w:lvlText w:val="%1."/>
      <w:lvlJc w:val="left"/>
      <w:pPr>
        <w:ind w:left="720" w:hanging="360"/>
      </w:p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C7B079F"/>
    <w:multiLevelType w:val="hybridMultilevel"/>
    <w:tmpl w:val="01BAA230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E11481D"/>
    <w:multiLevelType w:val="multilevel"/>
    <w:tmpl w:val="E4485CC0"/>
    <w:lvl w:ilvl="0">
      <w:start w:val="1"/>
      <w:numFmt w:val="decimal"/>
      <w:pStyle w:val="Subttulo"/>
      <w:lvlText w:val="%1."/>
      <w:lvlJc w:val="left"/>
      <w:pPr>
        <w:ind w:left="79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512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232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952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7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9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11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83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552" w:hanging="180"/>
      </w:pPr>
      <w:rPr>
        <w:rFonts w:hint="default"/>
      </w:rPr>
    </w:lvl>
  </w:abstractNum>
  <w:abstractNum w:abstractNumId="20">
    <w:nsid w:val="473C795A"/>
    <w:multiLevelType w:val="hybridMultilevel"/>
    <w:tmpl w:val="A2C286F8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FBF196C"/>
    <w:multiLevelType w:val="hybridMultilevel"/>
    <w:tmpl w:val="3990A4B6"/>
    <w:lvl w:ilvl="0" w:tplc="FAE01656">
      <w:start w:val="3"/>
      <w:numFmt w:val="lowerLetter"/>
      <w:lvlText w:val="%1."/>
      <w:lvlJc w:val="left"/>
      <w:pPr>
        <w:ind w:left="1080" w:hanging="360"/>
      </w:pPr>
      <w:rPr>
        <w:rFonts w:hint="default"/>
        <w:b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559920E7"/>
    <w:multiLevelType w:val="hybridMultilevel"/>
    <w:tmpl w:val="065662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A5F276E"/>
    <w:multiLevelType w:val="hybridMultilevel"/>
    <w:tmpl w:val="BF6052BA"/>
    <w:lvl w:ilvl="0" w:tplc="1E8E9DD4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512" w:hanging="360"/>
      </w:pPr>
    </w:lvl>
    <w:lvl w:ilvl="2" w:tplc="340A001B" w:tentative="1">
      <w:start w:val="1"/>
      <w:numFmt w:val="lowerRoman"/>
      <w:lvlText w:val="%3."/>
      <w:lvlJc w:val="right"/>
      <w:pPr>
        <w:ind w:left="2232" w:hanging="180"/>
      </w:pPr>
    </w:lvl>
    <w:lvl w:ilvl="3" w:tplc="340A000F" w:tentative="1">
      <w:start w:val="1"/>
      <w:numFmt w:val="decimal"/>
      <w:lvlText w:val="%4."/>
      <w:lvlJc w:val="left"/>
      <w:pPr>
        <w:ind w:left="2952" w:hanging="360"/>
      </w:pPr>
    </w:lvl>
    <w:lvl w:ilvl="4" w:tplc="340A0019" w:tentative="1">
      <w:start w:val="1"/>
      <w:numFmt w:val="lowerLetter"/>
      <w:lvlText w:val="%5."/>
      <w:lvlJc w:val="left"/>
      <w:pPr>
        <w:ind w:left="3672" w:hanging="360"/>
      </w:pPr>
    </w:lvl>
    <w:lvl w:ilvl="5" w:tplc="340A001B" w:tentative="1">
      <w:start w:val="1"/>
      <w:numFmt w:val="lowerRoman"/>
      <w:lvlText w:val="%6."/>
      <w:lvlJc w:val="right"/>
      <w:pPr>
        <w:ind w:left="4392" w:hanging="180"/>
      </w:pPr>
    </w:lvl>
    <w:lvl w:ilvl="6" w:tplc="340A000F" w:tentative="1">
      <w:start w:val="1"/>
      <w:numFmt w:val="decimal"/>
      <w:lvlText w:val="%7."/>
      <w:lvlJc w:val="left"/>
      <w:pPr>
        <w:ind w:left="5112" w:hanging="360"/>
      </w:pPr>
    </w:lvl>
    <w:lvl w:ilvl="7" w:tplc="340A0019" w:tentative="1">
      <w:start w:val="1"/>
      <w:numFmt w:val="lowerLetter"/>
      <w:lvlText w:val="%8."/>
      <w:lvlJc w:val="left"/>
      <w:pPr>
        <w:ind w:left="5832" w:hanging="360"/>
      </w:pPr>
    </w:lvl>
    <w:lvl w:ilvl="8" w:tplc="3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24">
    <w:nsid w:val="5B8A7ABE"/>
    <w:multiLevelType w:val="hybridMultilevel"/>
    <w:tmpl w:val="38FA4AA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F86607C"/>
    <w:multiLevelType w:val="hybridMultilevel"/>
    <w:tmpl w:val="97120ED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FA17470"/>
    <w:multiLevelType w:val="hybridMultilevel"/>
    <w:tmpl w:val="7960DCBC"/>
    <w:lvl w:ilvl="0" w:tplc="34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FC252A7"/>
    <w:multiLevelType w:val="hybridMultilevel"/>
    <w:tmpl w:val="6E4CBDAA"/>
    <w:lvl w:ilvl="0" w:tplc="1AFA6B98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512" w:hanging="360"/>
      </w:pPr>
    </w:lvl>
    <w:lvl w:ilvl="2" w:tplc="340A001B" w:tentative="1">
      <w:start w:val="1"/>
      <w:numFmt w:val="lowerRoman"/>
      <w:lvlText w:val="%3."/>
      <w:lvlJc w:val="right"/>
      <w:pPr>
        <w:ind w:left="2232" w:hanging="180"/>
      </w:pPr>
    </w:lvl>
    <w:lvl w:ilvl="3" w:tplc="340A000F" w:tentative="1">
      <w:start w:val="1"/>
      <w:numFmt w:val="decimal"/>
      <w:lvlText w:val="%4."/>
      <w:lvlJc w:val="left"/>
      <w:pPr>
        <w:ind w:left="2952" w:hanging="360"/>
      </w:pPr>
    </w:lvl>
    <w:lvl w:ilvl="4" w:tplc="340A0019" w:tentative="1">
      <w:start w:val="1"/>
      <w:numFmt w:val="lowerLetter"/>
      <w:lvlText w:val="%5."/>
      <w:lvlJc w:val="left"/>
      <w:pPr>
        <w:ind w:left="3672" w:hanging="360"/>
      </w:pPr>
    </w:lvl>
    <w:lvl w:ilvl="5" w:tplc="340A001B" w:tentative="1">
      <w:start w:val="1"/>
      <w:numFmt w:val="lowerRoman"/>
      <w:lvlText w:val="%6."/>
      <w:lvlJc w:val="right"/>
      <w:pPr>
        <w:ind w:left="4392" w:hanging="180"/>
      </w:pPr>
    </w:lvl>
    <w:lvl w:ilvl="6" w:tplc="340A000F" w:tentative="1">
      <w:start w:val="1"/>
      <w:numFmt w:val="decimal"/>
      <w:lvlText w:val="%7."/>
      <w:lvlJc w:val="left"/>
      <w:pPr>
        <w:ind w:left="5112" w:hanging="360"/>
      </w:pPr>
    </w:lvl>
    <w:lvl w:ilvl="7" w:tplc="340A0019" w:tentative="1">
      <w:start w:val="1"/>
      <w:numFmt w:val="lowerLetter"/>
      <w:lvlText w:val="%8."/>
      <w:lvlJc w:val="left"/>
      <w:pPr>
        <w:ind w:left="5832" w:hanging="360"/>
      </w:pPr>
    </w:lvl>
    <w:lvl w:ilvl="8" w:tplc="3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28">
    <w:nsid w:val="61F244D0"/>
    <w:multiLevelType w:val="hybridMultilevel"/>
    <w:tmpl w:val="5D86496C"/>
    <w:lvl w:ilvl="0" w:tplc="09F2D952">
      <w:start w:val="1"/>
      <w:numFmt w:val="bullet"/>
      <w:pStyle w:val="Listanonumerada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34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9">
    <w:nsid w:val="65955C51"/>
    <w:multiLevelType w:val="hybridMultilevel"/>
    <w:tmpl w:val="B156E010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5CF042B"/>
    <w:multiLevelType w:val="hybridMultilevel"/>
    <w:tmpl w:val="01FECE38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D477BC3"/>
    <w:multiLevelType w:val="hybridMultilevel"/>
    <w:tmpl w:val="944CA13C"/>
    <w:lvl w:ilvl="0" w:tplc="34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2">
    <w:nsid w:val="6EE638E1"/>
    <w:multiLevelType w:val="hybridMultilevel"/>
    <w:tmpl w:val="B6C8A408"/>
    <w:lvl w:ilvl="0" w:tplc="210C5600">
      <w:start w:val="1"/>
      <w:numFmt w:val="decimal"/>
      <w:lvlText w:val="%1."/>
      <w:lvlJc w:val="left"/>
      <w:pPr>
        <w:ind w:left="792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512" w:hanging="360"/>
      </w:pPr>
    </w:lvl>
    <w:lvl w:ilvl="2" w:tplc="340A001B" w:tentative="1">
      <w:start w:val="1"/>
      <w:numFmt w:val="lowerRoman"/>
      <w:lvlText w:val="%3."/>
      <w:lvlJc w:val="right"/>
      <w:pPr>
        <w:ind w:left="2232" w:hanging="180"/>
      </w:pPr>
    </w:lvl>
    <w:lvl w:ilvl="3" w:tplc="340A000F" w:tentative="1">
      <w:start w:val="1"/>
      <w:numFmt w:val="decimal"/>
      <w:lvlText w:val="%4."/>
      <w:lvlJc w:val="left"/>
      <w:pPr>
        <w:ind w:left="2952" w:hanging="360"/>
      </w:pPr>
    </w:lvl>
    <w:lvl w:ilvl="4" w:tplc="340A0019" w:tentative="1">
      <w:start w:val="1"/>
      <w:numFmt w:val="lowerLetter"/>
      <w:lvlText w:val="%5."/>
      <w:lvlJc w:val="left"/>
      <w:pPr>
        <w:ind w:left="3672" w:hanging="360"/>
      </w:pPr>
    </w:lvl>
    <w:lvl w:ilvl="5" w:tplc="340A001B" w:tentative="1">
      <w:start w:val="1"/>
      <w:numFmt w:val="lowerRoman"/>
      <w:lvlText w:val="%6."/>
      <w:lvlJc w:val="right"/>
      <w:pPr>
        <w:ind w:left="4392" w:hanging="180"/>
      </w:pPr>
    </w:lvl>
    <w:lvl w:ilvl="6" w:tplc="340A000F" w:tentative="1">
      <w:start w:val="1"/>
      <w:numFmt w:val="decimal"/>
      <w:lvlText w:val="%7."/>
      <w:lvlJc w:val="left"/>
      <w:pPr>
        <w:ind w:left="5112" w:hanging="360"/>
      </w:pPr>
    </w:lvl>
    <w:lvl w:ilvl="7" w:tplc="340A0019" w:tentative="1">
      <w:start w:val="1"/>
      <w:numFmt w:val="lowerLetter"/>
      <w:lvlText w:val="%8."/>
      <w:lvlJc w:val="left"/>
      <w:pPr>
        <w:ind w:left="5832" w:hanging="360"/>
      </w:pPr>
    </w:lvl>
    <w:lvl w:ilvl="8" w:tplc="3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33">
    <w:nsid w:val="70C33DBE"/>
    <w:multiLevelType w:val="hybridMultilevel"/>
    <w:tmpl w:val="D4C4EC7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4651828"/>
    <w:multiLevelType w:val="multilevel"/>
    <w:tmpl w:val="5BFA11F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5">
    <w:nsid w:val="7C9C52FC"/>
    <w:multiLevelType w:val="hybridMultilevel"/>
    <w:tmpl w:val="08B8C82E"/>
    <w:lvl w:ilvl="0" w:tplc="1B944994">
      <w:start w:val="2"/>
      <w:numFmt w:val="lowerLetter"/>
      <w:lvlText w:val="%1."/>
      <w:lvlJc w:val="left"/>
      <w:pPr>
        <w:ind w:left="1080" w:hanging="360"/>
      </w:pPr>
      <w:rPr>
        <w:rFonts w:hint="default"/>
        <w:b/>
      </w:rPr>
    </w:lvl>
    <w:lvl w:ilvl="1" w:tplc="340A0019" w:tentative="1">
      <w:start w:val="1"/>
      <w:numFmt w:val="lowerLetter"/>
      <w:lvlText w:val="%2."/>
      <w:lvlJc w:val="left"/>
      <w:pPr>
        <w:ind w:left="1800" w:hanging="360"/>
      </w:pPr>
    </w:lvl>
    <w:lvl w:ilvl="2" w:tplc="340A001B" w:tentative="1">
      <w:start w:val="1"/>
      <w:numFmt w:val="lowerRoman"/>
      <w:lvlText w:val="%3."/>
      <w:lvlJc w:val="right"/>
      <w:pPr>
        <w:ind w:left="2520" w:hanging="180"/>
      </w:pPr>
    </w:lvl>
    <w:lvl w:ilvl="3" w:tplc="340A000F" w:tentative="1">
      <w:start w:val="1"/>
      <w:numFmt w:val="decimal"/>
      <w:lvlText w:val="%4."/>
      <w:lvlJc w:val="left"/>
      <w:pPr>
        <w:ind w:left="3240" w:hanging="360"/>
      </w:pPr>
    </w:lvl>
    <w:lvl w:ilvl="4" w:tplc="340A0019" w:tentative="1">
      <w:start w:val="1"/>
      <w:numFmt w:val="lowerLetter"/>
      <w:lvlText w:val="%5."/>
      <w:lvlJc w:val="left"/>
      <w:pPr>
        <w:ind w:left="3960" w:hanging="360"/>
      </w:pPr>
    </w:lvl>
    <w:lvl w:ilvl="5" w:tplc="340A001B" w:tentative="1">
      <w:start w:val="1"/>
      <w:numFmt w:val="lowerRoman"/>
      <w:lvlText w:val="%6."/>
      <w:lvlJc w:val="right"/>
      <w:pPr>
        <w:ind w:left="4680" w:hanging="180"/>
      </w:pPr>
    </w:lvl>
    <w:lvl w:ilvl="6" w:tplc="340A000F" w:tentative="1">
      <w:start w:val="1"/>
      <w:numFmt w:val="decimal"/>
      <w:lvlText w:val="%7."/>
      <w:lvlJc w:val="left"/>
      <w:pPr>
        <w:ind w:left="5400" w:hanging="360"/>
      </w:pPr>
    </w:lvl>
    <w:lvl w:ilvl="7" w:tplc="340A0019" w:tentative="1">
      <w:start w:val="1"/>
      <w:numFmt w:val="lowerLetter"/>
      <w:lvlText w:val="%8."/>
      <w:lvlJc w:val="left"/>
      <w:pPr>
        <w:ind w:left="6120" w:hanging="360"/>
      </w:pPr>
    </w:lvl>
    <w:lvl w:ilvl="8" w:tplc="3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7E031A28"/>
    <w:multiLevelType w:val="hybridMultilevel"/>
    <w:tmpl w:val="2ECE1516"/>
    <w:lvl w:ilvl="0" w:tplc="040A0001">
      <w:start w:val="1"/>
      <w:numFmt w:val="lowerRoman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36"/>
  </w:num>
  <w:num w:numId="3">
    <w:abstractNumId w:val="9"/>
  </w:num>
  <w:num w:numId="4">
    <w:abstractNumId w:val="7"/>
  </w:num>
  <w:num w:numId="5">
    <w:abstractNumId w:val="33"/>
  </w:num>
  <w:num w:numId="6">
    <w:abstractNumId w:val="31"/>
  </w:num>
  <w:num w:numId="7">
    <w:abstractNumId w:val="29"/>
  </w:num>
  <w:num w:numId="8">
    <w:abstractNumId w:val="10"/>
  </w:num>
  <w:num w:numId="9">
    <w:abstractNumId w:val="3"/>
  </w:num>
  <w:num w:numId="10">
    <w:abstractNumId w:val="28"/>
  </w:num>
  <w:num w:numId="11">
    <w:abstractNumId w:val="0"/>
  </w:num>
  <w:num w:numId="12">
    <w:abstractNumId w:val="5"/>
  </w:num>
  <w:num w:numId="13">
    <w:abstractNumId w:val="15"/>
  </w:num>
  <w:num w:numId="14">
    <w:abstractNumId w:val="1"/>
  </w:num>
  <w:num w:numId="15">
    <w:abstractNumId w:val="18"/>
  </w:num>
  <w:num w:numId="16">
    <w:abstractNumId w:val="8"/>
  </w:num>
  <w:num w:numId="17">
    <w:abstractNumId w:val="6"/>
  </w:num>
  <w:num w:numId="18">
    <w:abstractNumId w:val="34"/>
  </w:num>
  <w:num w:numId="19">
    <w:abstractNumId w:val="19"/>
  </w:num>
  <w:num w:numId="2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4"/>
  </w:num>
  <w:num w:numId="22">
    <w:abstractNumId w:val="4"/>
  </w:num>
  <w:num w:numId="23">
    <w:abstractNumId w:val="26"/>
  </w:num>
  <w:num w:numId="24">
    <w:abstractNumId w:val="4"/>
  </w:num>
  <w:num w:numId="25">
    <w:abstractNumId w:val="32"/>
  </w:num>
  <w:num w:numId="26">
    <w:abstractNumId w:val="27"/>
  </w:num>
  <w:num w:numId="27">
    <w:abstractNumId w:val="23"/>
  </w:num>
  <w:num w:numId="28">
    <w:abstractNumId w:val="23"/>
  </w:num>
  <w:num w:numId="29">
    <w:abstractNumId w:val="30"/>
  </w:num>
  <w:num w:numId="30">
    <w:abstractNumId w:val="20"/>
  </w:num>
  <w:num w:numId="31">
    <w:abstractNumId w:val="14"/>
  </w:num>
  <w:num w:numId="32">
    <w:abstractNumId w:val="21"/>
  </w:num>
  <w:num w:numId="33">
    <w:abstractNumId w:val="12"/>
  </w:num>
  <w:num w:numId="34">
    <w:abstractNumId w:val="35"/>
  </w:num>
  <w:num w:numId="35">
    <w:abstractNumId w:val="16"/>
  </w:num>
  <w:num w:numId="36">
    <w:abstractNumId w:val="13"/>
  </w:num>
  <w:num w:numId="37">
    <w:abstractNumId w:val="11"/>
  </w:num>
  <w:num w:numId="38">
    <w:abstractNumId w:val="2"/>
  </w:num>
  <w:num w:numId="39">
    <w:abstractNumId w:val="22"/>
  </w:num>
  <w:num w:numId="40">
    <w:abstractNumId w:val="25"/>
  </w:num>
  <w:num w:numId="41">
    <w:abstractNumId w:val="24"/>
  </w:num>
  <w:num w:numId="4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492B"/>
    <w:rsid w:val="00003516"/>
    <w:rsid w:val="00004599"/>
    <w:rsid w:val="000054EA"/>
    <w:rsid w:val="000056D8"/>
    <w:rsid w:val="00006F78"/>
    <w:rsid w:val="00020033"/>
    <w:rsid w:val="00023C91"/>
    <w:rsid w:val="000260BC"/>
    <w:rsid w:val="0003064C"/>
    <w:rsid w:val="000345FD"/>
    <w:rsid w:val="00035328"/>
    <w:rsid w:val="00045FBF"/>
    <w:rsid w:val="000501E4"/>
    <w:rsid w:val="00054A83"/>
    <w:rsid w:val="00057390"/>
    <w:rsid w:val="00061AED"/>
    <w:rsid w:val="00063E13"/>
    <w:rsid w:val="00063E61"/>
    <w:rsid w:val="00065264"/>
    <w:rsid w:val="0007051B"/>
    <w:rsid w:val="00073142"/>
    <w:rsid w:val="00073375"/>
    <w:rsid w:val="000773B1"/>
    <w:rsid w:val="00080DD1"/>
    <w:rsid w:val="0008248B"/>
    <w:rsid w:val="00083EFB"/>
    <w:rsid w:val="000848F1"/>
    <w:rsid w:val="000849AD"/>
    <w:rsid w:val="00084F18"/>
    <w:rsid w:val="000909B3"/>
    <w:rsid w:val="00090D83"/>
    <w:rsid w:val="00095F44"/>
    <w:rsid w:val="000A0800"/>
    <w:rsid w:val="000B040C"/>
    <w:rsid w:val="000B4AA6"/>
    <w:rsid w:val="000B6385"/>
    <w:rsid w:val="000B7BFA"/>
    <w:rsid w:val="000C0ACF"/>
    <w:rsid w:val="000C1BB8"/>
    <w:rsid w:val="000C2DA1"/>
    <w:rsid w:val="000C3422"/>
    <w:rsid w:val="000C3CA3"/>
    <w:rsid w:val="000C447B"/>
    <w:rsid w:val="000D1397"/>
    <w:rsid w:val="000D3F51"/>
    <w:rsid w:val="000D772B"/>
    <w:rsid w:val="000E1B92"/>
    <w:rsid w:val="000E328B"/>
    <w:rsid w:val="000E350A"/>
    <w:rsid w:val="000E4A97"/>
    <w:rsid w:val="000E581C"/>
    <w:rsid w:val="00102666"/>
    <w:rsid w:val="001046A7"/>
    <w:rsid w:val="00106C4C"/>
    <w:rsid w:val="00113BA3"/>
    <w:rsid w:val="00113C74"/>
    <w:rsid w:val="00117D8F"/>
    <w:rsid w:val="0013550E"/>
    <w:rsid w:val="00141351"/>
    <w:rsid w:val="00143F45"/>
    <w:rsid w:val="0015554A"/>
    <w:rsid w:val="00156391"/>
    <w:rsid w:val="00160683"/>
    <w:rsid w:val="00164124"/>
    <w:rsid w:val="0016537E"/>
    <w:rsid w:val="00165D1B"/>
    <w:rsid w:val="00167F22"/>
    <w:rsid w:val="00173A16"/>
    <w:rsid w:val="00175C1F"/>
    <w:rsid w:val="00182AA5"/>
    <w:rsid w:val="0018390E"/>
    <w:rsid w:val="001902A6"/>
    <w:rsid w:val="0019031F"/>
    <w:rsid w:val="001925C2"/>
    <w:rsid w:val="001A4D1F"/>
    <w:rsid w:val="001A6152"/>
    <w:rsid w:val="001B0026"/>
    <w:rsid w:val="001B1D92"/>
    <w:rsid w:val="001B1EB1"/>
    <w:rsid w:val="001B2908"/>
    <w:rsid w:val="001B4B94"/>
    <w:rsid w:val="001B4E23"/>
    <w:rsid w:val="001B4F12"/>
    <w:rsid w:val="001C0691"/>
    <w:rsid w:val="001C0CE3"/>
    <w:rsid w:val="001C6161"/>
    <w:rsid w:val="001D01D1"/>
    <w:rsid w:val="001D1BE6"/>
    <w:rsid w:val="001D1D48"/>
    <w:rsid w:val="001D307F"/>
    <w:rsid w:val="001D4606"/>
    <w:rsid w:val="001E40B7"/>
    <w:rsid w:val="001E745E"/>
    <w:rsid w:val="001E7C8C"/>
    <w:rsid w:val="001F12FE"/>
    <w:rsid w:val="001F159F"/>
    <w:rsid w:val="001F430D"/>
    <w:rsid w:val="001F4716"/>
    <w:rsid w:val="001F78EB"/>
    <w:rsid w:val="00204B23"/>
    <w:rsid w:val="00205433"/>
    <w:rsid w:val="00205B72"/>
    <w:rsid w:val="00207D92"/>
    <w:rsid w:val="00213621"/>
    <w:rsid w:val="00213748"/>
    <w:rsid w:val="002137B1"/>
    <w:rsid w:val="002179D5"/>
    <w:rsid w:val="002214B0"/>
    <w:rsid w:val="00222815"/>
    <w:rsid w:val="00223E74"/>
    <w:rsid w:val="002267A4"/>
    <w:rsid w:val="00227CB6"/>
    <w:rsid w:val="0023349F"/>
    <w:rsid w:val="00234881"/>
    <w:rsid w:val="00235065"/>
    <w:rsid w:val="00235655"/>
    <w:rsid w:val="00237EE4"/>
    <w:rsid w:val="00241E1F"/>
    <w:rsid w:val="002425EF"/>
    <w:rsid w:val="0024390C"/>
    <w:rsid w:val="00253910"/>
    <w:rsid w:val="002605B9"/>
    <w:rsid w:val="0027375E"/>
    <w:rsid w:val="0027489A"/>
    <w:rsid w:val="00275E0D"/>
    <w:rsid w:val="00276EDE"/>
    <w:rsid w:val="0028498B"/>
    <w:rsid w:val="00285BAA"/>
    <w:rsid w:val="00286F3E"/>
    <w:rsid w:val="00291E19"/>
    <w:rsid w:val="00293590"/>
    <w:rsid w:val="0029790E"/>
    <w:rsid w:val="002A05C5"/>
    <w:rsid w:val="002A1FD4"/>
    <w:rsid w:val="002B0BAA"/>
    <w:rsid w:val="002C1678"/>
    <w:rsid w:val="002C17F8"/>
    <w:rsid w:val="002C2274"/>
    <w:rsid w:val="002C4006"/>
    <w:rsid w:val="002C5107"/>
    <w:rsid w:val="002C7E3C"/>
    <w:rsid w:val="002D1097"/>
    <w:rsid w:val="002D15DA"/>
    <w:rsid w:val="002D174A"/>
    <w:rsid w:val="002D21AB"/>
    <w:rsid w:val="002E11D1"/>
    <w:rsid w:val="002E4D6C"/>
    <w:rsid w:val="002E7008"/>
    <w:rsid w:val="002E7933"/>
    <w:rsid w:val="002F5B8D"/>
    <w:rsid w:val="00304039"/>
    <w:rsid w:val="00306436"/>
    <w:rsid w:val="00307F15"/>
    <w:rsid w:val="00312BDF"/>
    <w:rsid w:val="00313D40"/>
    <w:rsid w:val="00314863"/>
    <w:rsid w:val="0031502F"/>
    <w:rsid w:val="00316B49"/>
    <w:rsid w:val="00316EF4"/>
    <w:rsid w:val="003176F0"/>
    <w:rsid w:val="003179CC"/>
    <w:rsid w:val="00322ADC"/>
    <w:rsid w:val="00324BB9"/>
    <w:rsid w:val="00326869"/>
    <w:rsid w:val="00327F84"/>
    <w:rsid w:val="0033042A"/>
    <w:rsid w:val="00332230"/>
    <w:rsid w:val="003353FA"/>
    <w:rsid w:val="00336112"/>
    <w:rsid w:val="003364FC"/>
    <w:rsid w:val="00337158"/>
    <w:rsid w:val="00342AF9"/>
    <w:rsid w:val="00346CAD"/>
    <w:rsid w:val="0035293C"/>
    <w:rsid w:val="00352FBD"/>
    <w:rsid w:val="00355719"/>
    <w:rsid w:val="00356072"/>
    <w:rsid w:val="00356B99"/>
    <w:rsid w:val="00361416"/>
    <w:rsid w:val="0036733A"/>
    <w:rsid w:val="00367FB1"/>
    <w:rsid w:val="003701F4"/>
    <w:rsid w:val="00372CE9"/>
    <w:rsid w:val="00375D56"/>
    <w:rsid w:val="00377952"/>
    <w:rsid w:val="003804AD"/>
    <w:rsid w:val="0038092C"/>
    <w:rsid w:val="0038626D"/>
    <w:rsid w:val="0038667C"/>
    <w:rsid w:val="00393088"/>
    <w:rsid w:val="00394EE5"/>
    <w:rsid w:val="003B0C51"/>
    <w:rsid w:val="003B5449"/>
    <w:rsid w:val="003B6C96"/>
    <w:rsid w:val="003B7737"/>
    <w:rsid w:val="003C1E9F"/>
    <w:rsid w:val="003C2B2A"/>
    <w:rsid w:val="003C3204"/>
    <w:rsid w:val="003C7214"/>
    <w:rsid w:val="003D4074"/>
    <w:rsid w:val="003D6865"/>
    <w:rsid w:val="003D6BDB"/>
    <w:rsid w:val="003D6D10"/>
    <w:rsid w:val="003E1B6A"/>
    <w:rsid w:val="003E2607"/>
    <w:rsid w:val="003E38D0"/>
    <w:rsid w:val="003E5F5B"/>
    <w:rsid w:val="003E619A"/>
    <w:rsid w:val="003E71C6"/>
    <w:rsid w:val="003F0275"/>
    <w:rsid w:val="003F0C0E"/>
    <w:rsid w:val="003F2FEB"/>
    <w:rsid w:val="003F4C24"/>
    <w:rsid w:val="003F57BF"/>
    <w:rsid w:val="0040235C"/>
    <w:rsid w:val="00406081"/>
    <w:rsid w:val="0040719F"/>
    <w:rsid w:val="00407E3F"/>
    <w:rsid w:val="00413180"/>
    <w:rsid w:val="00413ACE"/>
    <w:rsid w:val="00416089"/>
    <w:rsid w:val="00425C48"/>
    <w:rsid w:val="00431FCF"/>
    <w:rsid w:val="004428F5"/>
    <w:rsid w:val="00450B27"/>
    <w:rsid w:val="00453DAD"/>
    <w:rsid w:val="00455C86"/>
    <w:rsid w:val="0045767F"/>
    <w:rsid w:val="00460CC8"/>
    <w:rsid w:val="004615E5"/>
    <w:rsid w:val="00463741"/>
    <w:rsid w:val="00470DCC"/>
    <w:rsid w:val="0047162C"/>
    <w:rsid w:val="00475945"/>
    <w:rsid w:val="004759CB"/>
    <w:rsid w:val="004760B1"/>
    <w:rsid w:val="00481A5E"/>
    <w:rsid w:val="0048228A"/>
    <w:rsid w:val="00483AE7"/>
    <w:rsid w:val="004841CF"/>
    <w:rsid w:val="0048432A"/>
    <w:rsid w:val="004852D2"/>
    <w:rsid w:val="00486A24"/>
    <w:rsid w:val="004A0BD2"/>
    <w:rsid w:val="004A3BD1"/>
    <w:rsid w:val="004B0CD5"/>
    <w:rsid w:val="004B1C92"/>
    <w:rsid w:val="004B27D1"/>
    <w:rsid w:val="004B3765"/>
    <w:rsid w:val="004B5826"/>
    <w:rsid w:val="004B7F41"/>
    <w:rsid w:val="004C18B8"/>
    <w:rsid w:val="004C18D7"/>
    <w:rsid w:val="004C314C"/>
    <w:rsid w:val="004C5022"/>
    <w:rsid w:val="004D0FE0"/>
    <w:rsid w:val="004D443E"/>
    <w:rsid w:val="004D4B3A"/>
    <w:rsid w:val="004D6CED"/>
    <w:rsid w:val="004E1AA5"/>
    <w:rsid w:val="004E54BB"/>
    <w:rsid w:val="004E54EC"/>
    <w:rsid w:val="004E604F"/>
    <w:rsid w:val="004E6AA6"/>
    <w:rsid w:val="00503D6F"/>
    <w:rsid w:val="00504C95"/>
    <w:rsid w:val="005072BC"/>
    <w:rsid w:val="00510657"/>
    <w:rsid w:val="00511004"/>
    <w:rsid w:val="005144B9"/>
    <w:rsid w:val="005201E9"/>
    <w:rsid w:val="0052389F"/>
    <w:rsid w:val="00523F1E"/>
    <w:rsid w:val="005254A8"/>
    <w:rsid w:val="0052647E"/>
    <w:rsid w:val="005333DC"/>
    <w:rsid w:val="00533ECF"/>
    <w:rsid w:val="0054579C"/>
    <w:rsid w:val="00547605"/>
    <w:rsid w:val="00547FB6"/>
    <w:rsid w:val="00555136"/>
    <w:rsid w:val="00561C0C"/>
    <w:rsid w:val="005644DD"/>
    <w:rsid w:val="005676FB"/>
    <w:rsid w:val="00573487"/>
    <w:rsid w:val="00573D6E"/>
    <w:rsid w:val="00573E99"/>
    <w:rsid w:val="005765D6"/>
    <w:rsid w:val="0057779E"/>
    <w:rsid w:val="00585462"/>
    <w:rsid w:val="005868ED"/>
    <w:rsid w:val="00592144"/>
    <w:rsid w:val="00595F24"/>
    <w:rsid w:val="00597A6A"/>
    <w:rsid w:val="005A4CEA"/>
    <w:rsid w:val="005A53A7"/>
    <w:rsid w:val="005C03FE"/>
    <w:rsid w:val="005C395A"/>
    <w:rsid w:val="005D298D"/>
    <w:rsid w:val="005D3DB1"/>
    <w:rsid w:val="005D7CB8"/>
    <w:rsid w:val="005D7EE9"/>
    <w:rsid w:val="005E3AEF"/>
    <w:rsid w:val="005F12BE"/>
    <w:rsid w:val="005F240A"/>
    <w:rsid w:val="005F44C1"/>
    <w:rsid w:val="005F683C"/>
    <w:rsid w:val="00605337"/>
    <w:rsid w:val="00610057"/>
    <w:rsid w:val="00612D62"/>
    <w:rsid w:val="00613694"/>
    <w:rsid w:val="00614179"/>
    <w:rsid w:val="00615CC5"/>
    <w:rsid w:val="00626486"/>
    <w:rsid w:val="006265A6"/>
    <w:rsid w:val="00626ED9"/>
    <w:rsid w:val="006275DF"/>
    <w:rsid w:val="0063168F"/>
    <w:rsid w:val="00640B6B"/>
    <w:rsid w:val="00642ADD"/>
    <w:rsid w:val="00650CD1"/>
    <w:rsid w:val="00651E01"/>
    <w:rsid w:val="00653232"/>
    <w:rsid w:val="0066109A"/>
    <w:rsid w:val="00661670"/>
    <w:rsid w:val="00662826"/>
    <w:rsid w:val="00663B4E"/>
    <w:rsid w:val="006714CF"/>
    <w:rsid w:val="00673B0D"/>
    <w:rsid w:val="0067452C"/>
    <w:rsid w:val="0067478C"/>
    <w:rsid w:val="00676BC5"/>
    <w:rsid w:val="006772E3"/>
    <w:rsid w:val="006807EB"/>
    <w:rsid w:val="00683554"/>
    <w:rsid w:val="00684428"/>
    <w:rsid w:val="00692238"/>
    <w:rsid w:val="00692A7C"/>
    <w:rsid w:val="00693299"/>
    <w:rsid w:val="006944F4"/>
    <w:rsid w:val="00695E4C"/>
    <w:rsid w:val="0069713E"/>
    <w:rsid w:val="006B1D64"/>
    <w:rsid w:val="006B201E"/>
    <w:rsid w:val="006B2297"/>
    <w:rsid w:val="006B357B"/>
    <w:rsid w:val="006B3B8D"/>
    <w:rsid w:val="006B6455"/>
    <w:rsid w:val="006C3773"/>
    <w:rsid w:val="006C4FA9"/>
    <w:rsid w:val="006C5A5F"/>
    <w:rsid w:val="006C5E11"/>
    <w:rsid w:val="006C68AA"/>
    <w:rsid w:val="006D59ED"/>
    <w:rsid w:val="006E7B4F"/>
    <w:rsid w:val="006E7B56"/>
    <w:rsid w:val="006F027E"/>
    <w:rsid w:val="006F08CE"/>
    <w:rsid w:val="006F3459"/>
    <w:rsid w:val="006F6FAE"/>
    <w:rsid w:val="007039CB"/>
    <w:rsid w:val="00703A82"/>
    <w:rsid w:val="00705C60"/>
    <w:rsid w:val="00705DF8"/>
    <w:rsid w:val="00707E8F"/>
    <w:rsid w:val="007101A0"/>
    <w:rsid w:val="00711B9C"/>
    <w:rsid w:val="00716850"/>
    <w:rsid w:val="00720978"/>
    <w:rsid w:val="00721E4A"/>
    <w:rsid w:val="00722DA0"/>
    <w:rsid w:val="0072324D"/>
    <w:rsid w:val="00724308"/>
    <w:rsid w:val="00725525"/>
    <w:rsid w:val="0073077D"/>
    <w:rsid w:val="00732B9B"/>
    <w:rsid w:val="00735B94"/>
    <w:rsid w:val="00737D6D"/>
    <w:rsid w:val="00750484"/>
    <w:rsid w:val="0075186E"/>
    <w:rsid w:val="007626D4"/>
    <w:rsid w:val="00762DA5"/>
    <w:rsid w:val="00764A41"/>
    <w:rsid w:val="00767BF4"/>
    <w:rsid w:val="007702DA"/>
    <w:rsid w:val="0077187C"/>
    <w:rsid w:val="00774FD6"/>
    <w:rsid w:val="0078077E"/>
    <w:rsid w:val="00784701"/>
    <w:rsid w:val="0078678B"/>
    <w:rsid w:val="00787778"/>
    <w:rsid w:val="00793A2F"/>
    <w:rsid w:val="0079431A"/>
    <w:rsid w:val="00795383"/>
    <w:rsid w:val="007967C5"/>
    <w:rsid w:val="007A01F8"/>
    <w:rsid w:val="007A090E"/>
    <w:rsid w:val="007A7421"/>
    <w:rsid w:val="007B21A9"/>
    <w:rsid w:val="007B5C4C"/>
    <w:rsid w:val="007B69A4"/>
    <w:rsid w:val="007B7666"/>
    <w:rsid w:val="007C1C05"/>
    <w:rsid w:val="007C303A"/>
    <w:rsid w:val="007C46A0"/>
    <w:rsid w:val="007C5F87"/>
    <w:rsid w:val="007D0F1A"/>
    <w:rsid w:val="007D4E8D"/>
    <w:rsid w:val="007D6EEF"/>
    <w:rsid w:val="007E4AB6"/>
    <w:rsid w:val="007F2D22"/>
    <w:rsid w:val="008014B6"/>
    <w:rsid w:val="008068EB"/>
    <w:rsid w:val="00810252"/>
    <w:rsid w:val="0081730F"/>
    <w:rsid w:val="00821CE2"/>
    <w:rsid w:val="00822C32"/>
    <w:rsid w:val="00825948"/>
    <w:rsid w:val="0082669B"/>
    <w:rsid w:val="008331A7"/>
    <w:rsid w:val="00835C0F"/>
    <w:rsid w:val="00836429"/>
    <w:rsid w:val="00840695"/>
    <w:rsid w:val="008408F7"/>
    <w:rsid w:val="008438EA"/>
    <w:rsid w:val="0084560A"/>
    <w:rsid w:val="0084589C"/>
    <w:rsid w:val="008478A4"/>
    <w:rsid w:val="00850740"/>
    <w:rsid w:val="00851CCB"/>
    <w:rsid w:val="00852328"/>
    <w:rsid w:val="0085528A"/>
    <w:rsid w:val="00863B9A"/>
    <w:rsid w:val="00870836"/>
    <w:rsid w:val="00870A06"/>
    <w:rsid w:val="00872997"/>
    <w:rsid w:val="00873956"/>
    <w:rsid w:val="00884B9C"/>
    <w:rsid w:val="008863B7"/>
    <w:rsid w:val="00886AE9"/>
    <w:rsid w:val="008903D4"/>
    <w:rsid w:val="00890C9F"/>
    <w:rsid w:val="008A0F05"/>
    <w:rsid w:val="008B6844"/>
    <w:rsid w:val="008C1880"/>
    <w:rsid w:val="008C4325"/>
    <w:rsid w:val="008C4BC2"/>
    <w:rsid w:val="008C6148"/>
    <w:rsid w:val="008E16C6"/>
    <w:rsid w:val="008E1D8D"/>
    <w:rsid w:val="008E3522"/>
    <w:rsid w:val="008E353C"/>
    <w:rsid w:val="008E396B"/>
    <w:rsid w:val="008E4F94"/>
    <w:rsid w:val="008F3319"/>
    <w:rsid w:val="00900AAE"/>
    <w:rsid w:val="00903DDE"/>
    <w:rsid w:val="009048F9"/>
    <w:rsid w:val="009062BB"/>
    <w:rsid w:val="0090762C"/>
    <w:rsid w:val="009115D0"/>
    <w:rsid w:val="0091222D"/>
    <w:rsid w:val="009144A8"/>
    <w:rsid w:val="0091478C"/>
    <w:rsid w:val="00917CFE"/>
    <w:rsid w:val="00924475"/>
    <w:rsid w:val="009266D7"/>
    <w:rsid w:val="009269AF"/>
    <w:rsid w:val="009376EC"/>
    <w:rsid w:val="00941B67"/>
    <w:rsid w:val="0095087E"/>
    <w:rsid w:val="00950B32"/>
    <w:rsid w:val="009535EE"/>
    <w:rsid w:val="00956F61"/>
    <w:rsid w:val="00965F18"/>
    <w:rsid w:val="00967173"/>
    <w:rsid w:val="009676DC"/>
    <w:rsid w:val="009720BB"/>
    <w:rsid w:val="00972F93"/>
    <w:rsid w:val="00974F64"/>
    <w:rsid w:val="00977967"/>
    <w:rsid w:val="00981ADC"/>
    <w:rsid w:val="00985C83"/>
    <w:rsid w:val="0098613B"/>
    <w:rsid w:val="00995EE3"/>
    <w:rsid w:val="009A26ED"/>
    <w:rsid w:val="009A4172"/>
    <w:rsid w:val="009B0CE9"/>
    <w:rsid w:val="009B4C45"/>
    <w:rsid w:val="009C060E"/>
    <w:rsid w:val="009C0769"/>
    <w:rsid w:val="009C1AA0"/>
    <w:rsid w:val="009C3D70"/>
    <w:rsid w:val="009C4F9A"/>
    <w:rsid w:val="009D3065"/>
    <w:rsid w:val="009D345C"/>
    <w:rsid w:val="009E01A9"/>
    <w:rsid w:val="009E0B97"/>
    <w:rsid w:val="009E11BD"/>
    <w:rsid w:val="009E4524"/>
    <w:rsid w:val="009E689F"/>
    <w:rsid w:val="009E7195"/>
    <w:rsid w:val="009F7636"/>
    <w:rsid w:val="00A001D6"/>
    <w:rsid w:val="00A03109"/>
    <w:rsid w:val="00A10F22"/>
    <w:rsid w:val="00A16672"/>
    <w:rsid w:val="00A20956"/>
    <w:rsid w:val="00A217CB"/>
    <w:rsid w:val="00A22C0F"/>
    <w:rsid w:val="00A23A15"/>
    <w:rsid w:val="00A24889"/>
    <w:rsid w:val="00A31BEC"/>
    <w:rsid w:val="00A327F8"/>
    <w:rsid w:val="00A33DE7"/>
    <w:rsid w:val="00A34C6D"/>
    <w:rsid w:val="00A36371"/>
    <w:rsid w:val="00A41E74"/>
    <w:rsid w:val="00A44A38"/>
    <w:rsid w:val="00A4638B"/>
    <w:rsid w:val="00A46892"/>
    <w:rsid w:val="00A5118B"/>
    <w:rsid w:val="00A517F9"/>
    <w:rsid w:val="00A52B90"/>
    <w:rsid w:val="00A54DD2"/>
    <w:rsid w:val="00A54DF9"/>
    <w:rsid w:val="00A559C1"/>
    <w:rsid w:val="00A6556E"/>
    <w:rsid w:val="00A679E2"/>
    <w:rsid w:val="00A73334"/>
    <w:rsid w:val="00A764B4"/>
    <w:rsid w:val="00A77578"/>
    <w:rsid w:val="00A77D2D"/>
    <w:rsid w:val="00A83BDC"/>
    <w:rsid w:val="00A85300"/>
    <w:rsid w:val="00A95823"/>
    <w:rsid w:val="00AA23FB"/>
    <w:rsid w:val="00AB3065"/>
    <w:rsid w:val="00AB783A"/>
    <w:rsid w:val="00AC0EFF"/>
    <w:rsid w:val="00AC1F68"/>
    <w:rsid w:val="00AC2BC7"/>
    <w:rsid w:val="00AC3075"/>
    <w:rsid w:val="00AC4905"/>
    <w:rsid w:val="00AC5C90"/>
    <w:rsid w:val="00AC738C"/>
    <w:rsid w:val="00AD3D1E"/>
    <w:rsid w:val="00AD4DC6"/>
    <w:rsid w:val="00AD5FC7"/>
    <w:rsid w:val="00AE1863"/>
    <w:rsid w:val="00AE4628"/>
    <w:rsid w:val="00AE6B10"/>
    <w:rsid w:val="00AF255D"/>
    <w:rsid w:val="00B033CD"/>
    <w:rsid w:val="00B03786"/>
    <w:rsid w:val="00B06094"/>
    <w:rsid w:val="00B073D9"/>
    <w:rsid w:val="00B11253"/>
    <w:rsid w:val="00B13365"/>
    <w:rsid w:val="00B16772"/>
    <w:rsid w:val="00B16C69"/>
    <w:rsid w:val="00B34538"/>
    <w:rsid w:val="00B34AAC"/>
    <w:rsid w:val="00B36C16"/>
    <w:rsid w:val="00B45B29"/>
    <w:rsid w:val="00B50124"/>
    <w:rsid w:val="00B50915"/>
    <w:rsid w:val="00B51826"/>
    <w:rsid w:val="00B52A7C"/>
    <w:rsid w:val="00B53F51"/>
    <w:rsid w:val="00B54714"/>
    <w:rsid w:val="00B579A7"/>
    <w:rsid w:val="00B6274E"/>
    <w:rsid w:val="00B66B86"/>
    <w:rsid w:val="00B675DD"/>
    <w:rsid w:val="00B71CE6"/>
    <w:rsid w:val="00B75DFC"/>
    <w:rsid w:val="00B76FB1"/>
    <w:rsid w:val="00B77328"/>
    <w:rsid w:val="00B775D0"/>
    <w:rsid w:val="00B86BC8"/>
    <w:rsid w:val="00B86DB7"/>
    <w:rsid w:val="00B9522E"/>
    <w:rsid w:val="00BA1E65"/>
    <w:rsid w:val="00BA3C72"/>
    <w:rsid w:val="00BA501E"/>
    <w:rsid w:val="00BB0B53"/>
    <w:rsid w:val="00BB0F51"/>
    <w:rsid w:val="00BB28FF"/>
    <w:rsid w:val="00BB3C7D"/>
    <w:rsid w:val="00BB5E11"/>
    <w:rsid w:val="00BC6B46"/>
    <w:rsid w:val="00BD2E57"/>
    <w:rsid w:val="00BD33C9"/>
    <w:rsid w:val="00BD572E"/>
    <w:rsid w:val="00BD792C"/>
    <w:rsid w:val="00BE08A9"/>
    <w:rsid w:val="00BE23F5"/>
    <w:rsid w:val="00BE3849"/>
    <w:rsid w:val="00BE52BE"/>
    <w:rsid w:val="00BE637F"/>
    <w:rsid w:val="00BE652C"/>
    <w:rsid w:val="00BF18EC"/>
    <w:rsid w:val="00BF37BC"/>
    <w:rsid w:val="00BF3C13"/>
    <w:rsid w:val="00BF44A3"/>
    <w:rsid w:val="00BF4EC5"/>
    <w:rsid w:val="00C03528"/>
    <w:rsid w:val="00C113E8"/>
    <w:rsid w:val="00C142A8"/>
    <w:rsid w:val="00C163F1"/>
    <w:rsid w:val="00C22A03"/>
    <w:rsid w:val="00C23469"/>
    <w:rsid w:val="00C25725"/>
    <w:rsid w:val="00C25A31"/>
    <w:rsid w:val="00C3032D"/>
    <w:rsid w:val="00C34B9C"/>
    <w:rsid w:val="00C36D73"/>
    <w:rsid w:val="00C43491"/>
    <w:rsid w:val="00C47D2E"/>
    <w:rsid w:val="00C62A54"/>
    <w:rsid w:val="00C636A6"/>
    <w:rsid w:val="00C72460"/>
    <w:rsid w:val="00C81C90"/>
    <w:rsid w:val="00C956A1"/>
    <w:rsid w:val="00C96A35"/>
    <w:rsid w:val="00CA26F9"/>
    <w:rsid w:val="00CA3CAD"/>
    <w:rsid w:val="00CA62FA"/>
    <w:rsid w:val="00CA6DDB"/>
    <w:rsid w:val="00CA717F"/>
    <w:rsid w:val="00CA71DB"/>
    <w:rsid w:val="00CB127B"/>
    <w:rsid w:val="00CB1F8D"/>
    <w:rsid w:val="00CB66F6"/>
    <w:rsid w:val="00CB6862"/>
    <w:rsid w:val="00CB78D3"/>
    <w:rsid w:val="00CC03D9"/>
    <w:rsid w:val="00CC4A5A"/>
    <w:rsid w:val="00CD171D"/>
    <w:rsid w:val="00CD5F74"/>
    <w:rsid w:val="00CD65D2"/>
    <w:rsid w:val="00CE28E5"/>
    <w:rsid w:val="00CE3216"/>
    <w:rsid w:val="00CE6A18"/>
    <w:rsid w:val="00CF2A15"/>
    <w:rsid w:val="00CF2E05"/>
    <w:rsid w:val="00CF61AC"/>
    <w:rsid w:val="00D055EC"/>
    <w:rsid w:val="00D06163"/>
    <w:rsid w:val="00D07CA1"/>
    <w:rsid w:val="00D10A63"/>
    <w:rsid w:val="00D13846"/>
    <w:rsid w:val="00D15FC2"/>
    <w:rsid w:val="00D161E7"/>
    <w:rsid w:val="00D173FB"/>
    <w:rsid w:val="00D22DDD"/>
    <w:rsid w:val="00D2713E"/>
    <w:rsid w:val="00D27CEF"/>
    <w:rsid w:val="00D27E17"/>
    <w:rsid w:val="00D32123"/>
    <w:rsid w:val="00D428EE"/>
    <w:rsid w:val="00D450C9"/>
    <w:rsid w:val="00D46F06"/>
    <w:rsid w:val="00D50A54"/>
    <w:rsid w:val="00D51A4D"/>
    <w:rsid w:val="00D52BBB"/>
    <w:rsid w:val="00D54D29"/>
    <w:rsid w:val="00D565B1"/>
    <w:rsid w:val="00D5705D"/>
    <w:rsid w:val="00D57CD6"/>
    <w:rsid w:val="00D61A0B"/>
    <w:rsid w:val="00D71186"/>
    <w:rsid w:val="00D72188"/>
    <w:rsid w:val="00D804AA"/>
    <w:rsid w:val="00D84F27"/>
    <w:rsid w:val="00D85756"/>
    <w:rsid w:val="00D859F9"/>
    <w:rsid w:val="00D869B8"/>
    <w:rsid w:val="00D8745F"/>
    <w:rsid w:val="00D9190B"/>
    <w:rsid w:val="00DA1C3D"/>
    <w:rsid w:val="00DA3507"/>
    <w:rsid w:val="00DB518A"/>
    <w:rsid w:val="00DB54D0"/>
    <w:rsid w:val="00DB5548"/>
    <w:rsid w:val="00DC4366"/>
    <w:rsid w:val="00DC7328"/>
    <w:rsid w:val="00DC7C79"/>
    <w:rsid w:val="00DD0B17"/>
    <w:rsid w:val="00DD2307"/>
    <w:rsid w:val="00DD5B27"/>
    <w:rsid w:val="00DE0537"/>
    <w:rsid w:val="00DE64CD"/>
    <w:rsid w:val="00DE67F2"/>
    <w:rsid w:val="00DF5975"/>
    <w:rsid w:val="00E00C66"/>
    <w:rsid w:val="00E019B7"/>
    <w:rsid w:val="00E0529A"/>
    <w:rsid w:val="00E15203"/>
    <w:rsid w:val="00E1649D"/>
    <w:rsid w:val="00E1704F"/>
    <w:rsid w:val="00E21258"/>
    <w:rsid w:val="00E249DF"/>
    <w:rsid w:val="00E33050"/>
    <w:rsid w:val="00E3370C"/>
    <w:rsid w:val="00E34F22"/>
    <w:rsid w:val="00E351DF"/>
    <w:rsid w:val="00E4492B"/>
    <w:rsid w:val="00E5468F"/>
    <w:rsid w:val="00E55951"/>
    <w:rsid w:val="00E56968"/>
    <w:rsid w:val="00E57DB4"/>
    <w:rsid w:val="00E739E7"/>
    <w:rsid w:val="00E75BDC"/>
    <w:rsid w:val="00E80792"/>
    <w:rsid w:val="00E843B7"/>
    <w:rsid w:val="00E9253B"/>
    <w:rsid w:val="00E927F3"/>
    <w:rsid w:val="00E95D7A"/>
    <w:rsid w:val="00E96493"/>
    <w:rsid w:val="00E96A6A"/>
    <w:rsid w:val="00EA2251"/>
    <w:rsid w:val="00EA722B"/>
    <w:rsid w:val="00EA77EA"/>
    <w:rsid w:val="00EB02A4"/>
    <w:rsid w:val="00EB36B6"/>
    <w:rsid w:val="00EB3B86"/>
    <w:rsid w:val="00EB7354"/>
    <w:rsid w:val="00EC1B34"/>
    <w:rsid w:val="00EC3C35"/>
    <w:rsid w:val="00EC7CC2"/>
    <w:rsid w:val="00ED4C80"/>
    <w:rsid w:val="00ED7C2E"/>
    <w:rsid w:val="00EF0A19"/>
    <w:rsid w:val="00EF0CC3"/>
    <w:rsid w:val="00EF4F65"/>
    <w:rsid w:val="00EF540A"/>
    <w:rsid w:val="00EF5A96"/>
    <w:rsid w:val="00F015C6"/>
    <w:rsid w:val="00F0349D"/>
    <w:rsid w:val="00F10D49"/>
    <w:rsid w:val="00F16E9A"/>
    <w:rsid w:val="00F17821"/>
    <w:rsid w:val="00F22FEA"/>
    <w:rsid w:val="00F25AB5"/>
    <w:rsid w:val="00F278C4"/>
    <w:rsid w:val="00F40C55"/>
    <w:rsid w:val="00F42470"/>
    <w:rsid w:val="00F4294A"/>
    <w:rsid w:val="00F438FE"/>
    <w:rsid w:val="00F4589A"/>
    <w:rsid w:val="00F469EE"/>
    <w:rsid w:val="00F50DEC"/>
    <w:rsid w:val="00F52E62"/>
    <w:rsid w:val="00F53051"/>
    <w:rsid w:val="00F5475D"/>
    <w:rsid w:val="00F55349"/>
    <w:rsid w:val="00F60F7E"/>
    <w:rsid w:val="00F62511"/>
    <w:rsid w:val="00F626F4"/>
    <w:rsid w:val="00F63273"/>
    <w:rsid w:val="00F64535"/>
    <w:rsid w:val="00F73497"/>
    <w:rsid w:val="00F7464C"/>
    <w:rsid w:val="00F75CD3"/>
    <w:rsid w:val="00F81E40"/>
    <w:rsid w:val="00F82D34"/>
    <w:rsid w:val="00F82F64"/>
    <w:rsid w:val="00F86E53"/>
    <w:rsid w:val="00F87773"/>
    <w:rsid w:val="00FA25DC"/>
    <w:rsid w:val="00FA2F99"/>
    <w:rsid w:val="00FA769E"/>
    <w:rsid w:val="00FB3041"/>
    <w:rsid w:val="00FB357B"/>
    <w:rsid w:val="00FB3EDD"/>
    <w:rsid w:val="00FB6E95"/>
    <w:rsid w:val="00FC2A19"/>
    <w:rsid w:val="00FC2F40"/>
    <w:rsid w:val="00FC5BE8"/>
    <w:rsid w:val="00FD40DE"/>
    <w:rsid w:val="00FD5A11"/>
    <w:rsid w:val="00FD7A87"/>
    <w:rsid w:val="00FE1BE2"/>
    <w:rsid w:val="00FE217B"/>
    <w:rsid w:val="00FE241B"/>
    <w:rsid w:val="00FE67AD"/>
    <w:rsid w:val="00FE7542"/>
    <w:rsid w:val="00FF2C44"/>
    <w:rsid w:val="00FF4A4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,"/>
  <w14:docId w14:val="7CDCADE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MS Mincho" w:hAnsi="Cambria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table of figures" w:uiPriority="99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Table Grid" w:uiPriority="59"/>
    <w:lsdException w:name="No Spacing" w:qFormat="1"/>
    <w:lsdException w:name="Light Shading" w:uiPriority="60"/>
    <w:lsdException w:name="List Paragraph" w:uiPriority="34" w:qFormat="1"/>
    <w:lsdException w:name="Quote" w:qFormat="1"/>
    <w:lsdException w:name="Intense Quote" w:qFormat="1"/>
    <w:lsdException w:name="Colorful List Accent 1" w:uiPriority="34" w:qFormat="1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TOC Heading" w:semiHidden="1" w:uiPriority="39" w:unhideWhenUsed="1" w:qFormat="1"/>
  </w:latentStyles>
  <w:style w:type="paragraph" w:default="1" w:styleId="Normal">
    <w:name w:val="Normal"/>
    <w:qFormat/>
    <w:rsid w:val="005676FB"/>
    <w:pPr>
      <w:spacing w:after="240"/>
      <w:jc w:val="both"/>
    </w:pPr>
    <w:rPr>
      <w:rFonts w:ascii="Optima" w:hAnsi="Optima"/>
      <w:sz w:val="22"/>
      <w:szCs w:val="24"/>
      <w:lang w:eastAsia="es-ES"/>
    </w:rPr>
  </w:style>
  <w:style w:type="paragraph" w:styleId="Ttulo1">
    <w:name w:val="heading 1"/>
    <w:basedOn w:val="Normal"/>
    <w:next w:val="Normal"/>
    <w:link w:val="Ttulo1Car"/>
    <w:autoRedefine/>
    <w:qFormat/>
    <w:rsid w:val="00B579A7"/>
    <w:pPr>
      <w:numPr>
        <w:numId w:val="21"/>
      </w:numPr>
      <w:spacing w:before="360"/>
      <w:outlineLvl w:val="0"/>
    </w:pPr>
    <w:rPr>
      <w:rFonts w:asciiTheme="majorHAnsi" w:hAnsiTheme="majorHAnsi"/>
      <w:b/>
      <w:caps/>
      <w:sz w:val="34"/>
    </w:rPr>
  </w:style>
  <w:style w:type="paragraph" w:styleId="Ttulo2">
    <w:name w:val="heading 2"/>
    <w:basedOn w:val="Normal"/>
    <w:next w:val="Normal"/>
    <w:link w:val="Ttulo2Car"/>
    <w:unhideWhenUsed/>
    <w:qFormat/>
    <w:rsid w:val="00B51826"/>
    <w:pPr>
      <w:keepNext/>
      <w:keepLines/>
      <w:numPr>
        <w:ilvl w:val="1"/>
        <w:numId w:val="21"/>
      </w:numPr>
      <w:spacing w:before="12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Ttulo3">
    <w:name w:val="heading 3"/>
    <w:basedOn w:val="Normal"/>
    <w:next w:val="Normal"/>
    <w:link w:val="Ttulo3Car"/>
    <w:unhideWhenUsed/>
    <w:qFormat/>
    <w:rsid w:val="00063E13"/>
    <w:pPr>
      <w:keepNext/>
      <w:keepLines/>
      <w:numPr>
        <w:ilvl w:val="2"/>
        <w:numId w:val="21"/>
      </w:numPr>
      <w:spacing w:before="120"/>
      <w:outlineLvl w:val="2"/>
    </w:pPr>
    <w:rPr>
      <w:rFonts w:eastAsiaTheme="majorEastAsia" w:cstheme="majorBidi"/>
      <w:b/>
      <w:bCs/>
      <w:u w:val="single"/>
    </w:rPr>
  </w:style>
  <w:style w:type="paragraph" w:styleId="Ttulo4">
    <w:name w:val="heading 4"/>
    <w:basedOn w:val="Normal"/>
    <w:next w:val="Normal"/>
    <w:link w:val="Ttulo4Car"/>
    <w:unhideWhenUsed/>
    <w:qFormat/>
    <w:rsid w:val="004E1AA5"/>
    <w:pPr>
      <w:keepNext/>
      <w:keepLines/>
      <w:numPr>
        <w:ilvl w:val="3"/>
        <w:numId w:val="21"/>
      </w:numPr>
      <w:spacing w:before="120" w:after="120"/>
      <w:outlineLvl w:val="3"/>
    </w:pPr>
    <w:rPr>
      <w:rFonts w:eastAsiaTheme="majorEastAsia" w:cstheme="majorBidi"/>
      <w:b/>
      <w:bCs/>
      <w:iCs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4E604F"/>
    <w:pPr>
      <w:keepNext/>
      <w:keepLines/>
      <w:numPr>
        <w:ilvl w:val="4"/>
        <w:numId w:val="21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4E604F"/>
    <w:pPr>
      <w:keepNext/>
      <w:keepLines/>
      <w:numPr>
        <w:ilvl w:val="5"/>
        <w:numId w:val="2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4E604F"/>
    <w:pPr>
      <w:keepNext/>
      <w:keepLines/>
      <w:numPr>
        <w:ilvl w:val="6"/>
        <w:numId w:val="2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4E604F"/>
    <w:pPr>
      <w:keepNext/>
      <w:keepLines/>
      <w:numPr>
        <w:ilvl w:val="7"/>
        <w:numId w:val="2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4E604F"/>
    <w:pPr>
      <w:keepNext/>
      <w:keepLines/>
      <w:numPr>
        <w:ilvl w:val="8"/>
        <w:numId w:val="2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85300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sid w:val="00A85300"/>
    <w:rPr>
      <w:rFonts w:ascii="Lucida Grande" w:hAnsi="Lucida Grande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FA22EC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A22EC"/>
  </w:style>
  <w:style w:type="paragraph" w:styleId="Piedepgina">
    <w:name w:val="footer"/>
    <w:basedOn w:val="Normal"/>
    <w:link w:val="PiedepginaCar"/>
    <w:uiPriority w:val="99"/>
    <w:unhideWhenUsed/>
    <w:rsid w:val="00C34B9C"/>
    <w:pPr>
      <w:tabs>
        <w:tab w:val="center" w:pos="4252"/>
        <w:tab w:val="right" w:pos="8504"/>
      </w:tabs>
      <w:spacing w:after="0"/>
      <w:jc w:val="center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34B9C"/>
    <w:rPr>
      <w:rFonts w:ascii="Optima" w:hAnsi="Optima"/>
      <w:sz w:val="22"/>
      <w:szCs w:val="24"/>
      <w:lang w:eastAsia="es-ES"/>
    </w:rPr>
  </w:style>
  <w:style w:type="character" w:styleId="Hipervnculo">
    <w:name w:val="Hyperlink"/>
    <w:uiPriority w:val="99"/>
    <w:unhideWhenUsed/>
    <w:rsid w:val="00FA22EC"/>
    <w:rPr>
      <w:color w:val="0000FF"/>
      <w:u w:val="single"/>
    </w:rPr>
  </w:style>
  <w:style w:type="character" w:styleId="Hipervnculovisitado">
    <w:name w:val="FollowedHyperlink"/>
    <w:uiPriority w:val="99"/>
    <w:semiHidden/>
    <w:unhideWhenUsed/>
    <w:rsid w:val="00480DA6"/>
    <w:rPr>
      <w:color w:val="800080"/>
      <w:u w:val="single"/>
    </w:rPr>
  </w:style>
  <w:style w:type="paragraph" w:customStyle="1" w:styleId="Listavistosa-nfasis11">
    <w:name w:val="Lista vistosa - Énfasis 11"/>
    <w:basedOn w:val="Normal"/>
    <w:uiPriority w:val="34"/>
    <w:qFormat/>
    <w:rsid w:val="0032007A"/>
    <w:pPr>
      <w:ind w:left="720"/>
      <w:contextualSpacing/>
    </w:pPr>
    <w:rPr>
      <w:rFonts w:eastAsia="Cambria"/>
      <w:lang w:eastAsia="en-US"/>
    </w:rPr>
  </w:style>
  <w:style w:type="paragraph" w:styleId="Prrafodelista">
    <w:name w:val="List Paragraph"/>
    <w:basedOn w:val="Normal"/>
    <w:uiPriority w:val="34"/>
    <w:qFormat/>
    <w:rsid w:val="00863B9A"/>
    <w:pPr>
      <w:ind w:left="720"/>
      <w:contextualSpacing/>
    </w:pPr>
    <w:rPr>
      <w:rFonts w:ascii="Cambria" w:eastAsia="Cambria" w:hAnsi="Cambria"/>
      <w:lang w:eastAsia="en-US"/>
    </w:rPr>
  </w:style>
  <w:style w:type="paragraph" w:styleId="Ttulo">
    <w:name w:val="Title"/>
    <w:basedOn w:val="Normal"/>
    <w:next w:val="Normal"/>
    <w:link w:val="TtuloCar"/>
    <w:qFormat/>
    <w:rsid w:val="00BB3C7D"/>
    <w:pPr>
      <w:jc w:val="center"/>
    </w:pPr>
    <w:rPr>
      <w:b/>
      <w:color w:val="595959"/>
      <w:sz w:val="32"/>
      <w:szCs w:val="28"/>
    </w:rPr>
  </w:style>
  <w:style w:type="character" w:customStyle="1" w:styleId="TtuloCar">
    <w:name w:val="Título Car"/>
    <w:basedOn w:val="Fuentedeprrafopredeter"/>
    <w:link w:val="Ttulo"/>
    <w:rsid w:val="00BB3C7D"/>
    <w:rPr>
      <w:rFonts w:ascii="Optima" w:hAnsi="Optima"/>
      <w:b/>
      <w:color w:val="595959"/>
      <w:sz w:val="32"/>
      <w:szCs w:val="28"/>
      <w:lang w:eastAsia="es-ES"/>
    </w:rPr>
  </w:style>
  <w:style w:type="character" w:customStyle="1" w:styleId="Ttulo1Car">
    <w:name w:val="Título 1 Car"/>
    <w:basedOn w:val="Fuentedeprrafopredeter"/>
    <w:link w:val="Ttulo1"/>
    <w:rsid w:val="00B579A7"/>
    <w:rPr>
      <w:rFonts w:asciiTheme="majorHAnsi" w:hAnsiTheme="majorHAnsi"/>
      <w:b/>
      <w:caps/>
      <w:sz w:val="34"/>
      <w:szCs w:val="24"/>
      <w:lang w:eastAsia="es-ES"/>
    </w:rPr>
  </w:style>
  <w:style w:type="paragraph" w:styleId="Subttulo">
    <w:name w:val="Subtitle"/>
    <w:basedOn w:val="Normal"/>
    <w:next w:val="Normal"/>
    <w:link w:val="SubttuloCar"/>
    <w:qFormat/>
    <w:rsid w:val="004E604F"/>
    <w:pPr>
      <w:numPr>
        <w:numId w:val="19"/>
      </w:numPr>
      <w:spacing w:before="240"/>
    </w:pPr>
    <w:rPr>
      <w:b/>
      <w:sz w:val="26"/>
    </w:rPr>
  </w:style>
  <w:style w:type="character" w:customStyle="1" w:styleId="SubttuloCar">
    <w:name w:val="Subtítulo Car"/>
    <w:basedOn w:val="Fuentedeprrafopredeter"/>
    <w:link w:val="Subttulo"/>
    <w:rsid w:val="004E604F"/>
    <w:rPr>
      <w:rFonts w:ascii="Optima" w:hAnsi="Optima"/>
      <w:b/>
      <w:sz w:val="26"/>
      <w:szCs w:val="24"/>
      <w:lang w:eastAsia="es-ES"/>
    </w:rPr>
  </w:style>
  <w:style w:type="paragraph" w:customStyle="1" w:styleId="Textotabla">
    <w:name w:val="Texto tabla"/>
    <w:basedOn w:val="Normal"/>
    <w:qFormat/>
    <w:rsid w:val="003C1E9F"/>
    <w:pPr>
      <w:spacing w:after="0"/>
      <w:jc w:val="left"/>
    </w:pPr>
    <w:rPr>
      <w:rFonts w:eastAsia="Times New Roman"/>
      <w:szCs w:val="20"/>
    </w:rPr>
  </w:style>
  <w:style w:type="paragraph" w:customStyle="1" w:styleId="Subttulo1">
    <w:name w:val="Subtítulo 1"/>
    <w:basedOn w:val="Normal"/>
    <w:link w:val="Subttulo1Car"/>
    <w:qFormat/>
    <w:rsid w:val="00DC4366"/>
    <w:pPr>
      <w:spacing w:before="120"/>
    </w:pPr>
    <w:rPr>
      <w:b/>
      <w:u w:val="single"/>
    </w:rPr>
  </w:style>
  <w:style w:type="paragraph" w:customStyle="1" w:styleId="EstiloPrrafodelistaDespus10ptoInterlineadoMltiple">
    <w:name w:val="Estilo Párrafo de lista + Después:  10 pto Interlineado:  Múltiple ..."/>
    <w:basedOn w:val="Prrafodelista"/>
    <w:rsid w:val="00DC4366"/>
    <w:pPr>
      <w:spacing w:after="200" w:line="276" w:lineRule="auto"/>
    </w:pPr>
    <w:rPr>
      <w:rFonts w:ascii="Optima" w:eastAsia="Times New Roman" w:hAnsi="Optima"/>
      <w:szCs w:val="20"/>
    </w:rPr>
  </w:style>
  <w:style w:type="character" w:customStyle="1" w:styleId="Subttulo1Car">
    <w:name w:val="Subtítulo 1 Car"/>
    <w:basedOn w:val="Fuentedeprrafopredeter"/>
    <w:link w:val="Subttulo1"/>
    <w:rsid w:val="00DC4366"/>
    <w:rPr>
      <w:rFonts w:ascii="Optima" w:hAnsi="Optima"/>
      <w:b/>
      <w:sz w:val="22"/>
      <w:szCs w:val="24"/>
      <w:u w:val="single"/>
      <w:lang w:eastAsia="es-ES"/>
    </w:rPr>
  </w:style>
  <w:style w:type="paragraph" w:styleId="Textonotapie">
    <w:name w:val="footnote text"/>
    <w:basedOn w:val="Normal"/>
    <w:link w:val="TextonotapieCar"/>
    <w:uiPriority w:val="99"/>
    <w:unhideWhenUsed/>
    <w:rsid w:val="00DC4366"/>
    <w:pPr>
      <w:spacing w:after="0"/>
      <w:jc w:val="left"/>
    </w:pPr>
    <w:rPr>
      <w:rFonts w:ascii="Calibri" w:eastAsia="Calibri" w:hAnsi="Calibri"/>
      <w:sz w:val="20"/>
      <w:szCs w:val="20"/>
      <w:lang w:eastAsia="en-US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DC4366"/>
    <w:rPr>
      <w:rFonts w:ascii="Calibri" w:eastAsia="Calibri" w:hAnsi="Calibri"/>
      <w:lang w:eastAsia="en-US"/>
    </w:rPr>
  </w:style>
  <w:style w:type="character" w:styleId="Refdenotaalpie">
    <w:name w:val="footnote reference"/>
    <w:uiPriority w:val="99"/>
    <w:unhideWhenUsed/>
    <w:rsid w:val="00DC4366"/>
    <w:rPr>
      <w:vertAlign w:val="superscript"/>
    </w:rPr>
  </w:style>
  <w:style w:type="paragraph" w:customStyle="1" w:styleId="Listanonumerada">
    <w:name w:val="Lista no numerada"/>
    <w:basedOn w:val="Prrafodelista"/>
    <w:autoRedefine/>
    <w:qFormat/>
    <w:rsid w:val="00DC4366"/>
    <w:pPr>
      <w:numPr>
        <w:numId w:val="10"/>
      </w:numPr>
      <w:spacing w:after="200" w:line="276" w:lineRule="auto"/>
    </w:pPr>
    <w:rPr>
      <w:rFonts w:ascii="Optima" w:eastAsia="Times New Roman" w:hAnsi="Optima"/>
      <w:szCs w:val="20"/>
    </w:rPr>
  </w:style>
  <w:style w:type="paragraph" w:customStyle="1" w:styleId="Subttulo2">
    <w:name w:val="Subtítulo 2"/>
    <w:basedOn w:val="Subttulo1"/>
    <w:rsid w:val="00BB3C7D"/>
    <w:rPr>
      <w:bCs/>
      <w:u w:val="none"/>
    </w:rPr>
  </w:style>
  <w:style w:type="paragraph" w:styleId="Epgrafe">
    <w:name w:val="caption"/>
    <w:basedOn w:val="Normal"/>
    <w:next w:val="Normal"/>
    <w:unhideWhenUsed/>
    <w:qFormat/>
    <w:rsid w:val="00BB3C7D"/>
    <w:pPr>
      <w:spacing w:after="200"/>
    </w:pPr>
    <w:rPr>
      <w:b/>
      <w:bCs/>
      <w:color w:val="4F81BD" w:themeColor="accent1"/>
      <w:sz w:val="18"/>
      <w:szCs w:val="18"/>
    </w:rPr>
  </w:style>
  <w:style w:type="paragraph" w:customStyle="1" w:styleId="Ttulotabla">
    <w:name w:val="Título tabla"/>
    <w:basedOn w:val="Epgrafe"/>
    <w:rsid w:val="00BB3C7D"/>
    <w:pPr>
      <w:spacing w:after="120"/>
    </w:pPr>
    <w:rPr>
      <w:b w:val="0"/>
      <w:bCs w:val="0"/>
      <w:color w:val="auto"/>
    </w:rPr>
  </w:style>
  <w:style w:type="character" w:customStyle="1" w:styleId="Ttulo2Car">
    <w:name w:val="Título 2 Car"/>
    <w:basedOn w:val="Fuentedeprrafopredeter"/>
    <w:link w:val="Ttulo2"/>
    <w:rsid w:val="00B51826"/>
    <w:rPr>
      <w:rFonts w:ascii="Optima" w:eastAsiaTheme="majorEastAsia" w:hAnsi="Optima" w:cstheme="majorBidi"/>
      <w:b/>
      <w:bCs/>
      <w:sz w:val="26"/>
      <w:szCs w:val="26"/>
      <w:lang w:eastAsia="es-ES"/>
    </w:rPr>
  </w:style>
  <w:style w:type="character" w:customStyle="1" w:styleId="Ttulo3Car">
    <w:name w:val="Título 3 Car"/>
    <w:basedOn w:val="Fuentedeprrafopredeter"/>
    <w:link w:val="Ttulo3"/>
    <w:rsid w:val="00063E13"/>
    <w:rPr>
      <w:rFonts w:ascii="Optima" w:eastAsiaTheme="majorEastAsia" w:hAnsi="Optima" w:cstheme="majorBidi"/>
      <w:b/>
      <w:bCs/>
      <w:sz w:val="22"/>
      <w:szCs w:val="24"/>
      <w:u w:val="single"/>
      <w:lang w:eastAsia="es-ES"/>
    </w:rPr>
  </w:style>
  <w:style w:type="character" w:customStyle="1" w:styleId="Ttulo4Car">
    <w:name w:val="Título 4 Car"/>
    <w:basedOn w:val="Fuentedeprrafopredeter"/>
    <w:link w:val="Ttulo4"/>
    <w:rsid w:val="004E1AA5"/>
    <w:rPr>
      <w:rFonts w:ascii="Optima" w:eastAsiaTheme="majorEastAsia" w:hAnsi="Optima" w:cstheme="majorBidi"/>
      <w:b/>
      <w:bCs/>
      <w:iCs/>
      <w:sz w:val="22"/>
      <w:szCs w:val="24"/>
      <w:lang w:eastAsia="es-ES"/>
    </w:rPr>
  </w:style>
  <w:style w:type="character" w:customStyle="1" w:styleId="Ttulo5Car">
    <w:name w:val="Título 5 Car"/>
    <w:basedOn w:val="Fuentedeprrafopredeter"/>
    <w:link w:val="Ttulo5"/>
    <w:semiHidden/>
    <w:rsid w:val="004E604F"/>
    <w:rPr>
      <w:rFonts w:asciiTheme="majorHAnsi" w:eastAsiaTheme="majorEastAsia" w:hAnsiTheme="majorHAnsi" w:cstheme="majorBidi"/>
      <w:color w:val="243F60" w:themeColor="accent1" w:themeShade="7F"/>
      <w:sz w:val="22"/>
      <w:szCs w:val="24"/>
      <w:lang w:eastAsia="es-ES"/>
    </w:rPr>
  </w:style>
  <w:style w:type="character" w:customStyle="1" w:styleId="Ttulo6Car">
    <w:name w:val="Título 6 Car"/>
    <w:basedOn w:val="Fuentedeprrafopredeter"/>
    <w:link w:val="Ttulo6"/>
    <w:semiHidden/>
    <w:rsid w:val="004E604F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4"/>
      <w:lang w:eastAsia="es-ES"/>
    </w:rPr>
  </w:style>
  <w:style w:type="character" w:customStyle="1" w:styleId="Ttulo7Car">
    <w:name w:val="Título 7 Car"/>
    <w:basedOn w:val="Fuentedeprrafopredeter"/>
    <w:link w:val="Ttulo7"/>
    <w:semiHidden/>
    <w:rsid w:val="004E604F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4"/>
      <w:lang w:eastAsia="es-ES"/>
    </w:rPr>
  </w:style>
  <w:style w:type="character" w:customStyle="1" w:styleId="Ttulo8Car">
    <w:name w:val="Título 8 Car"/>
    <w:basedOn w:val="Fuentedeprrafopredeter"/>
    <w:link w:val="Ttulo8"/>
    <w:semiHidden/>
    <w:rsid w:val="004E604F"/>
    <w:rPr>
      <w:rFonts w:asciiTheme="majorHAnsi" w:eastAsiaTheme="majorEastAsia" w:hAnsiTheme="majorHAnsi" w:cstheme="majorBidi"/>
      <w:color w:val="404040" w:themeColor="text1" w:themeTint="BF"/>
      <w:lang w:eastAsia="es-ES"/>
    </w:rPr>
  </w:style>
  <w:style w:type="character" w:customStyle="1" w:styleId="Ttulo9Car">
    <w:name w:val="Título 9 Car"/>
    <w:basedOn w:val="Fuentedeprrafopredeter"/>
    <w:link w:val="Ttulo9"/>
    <w:semiHidden/>
    <w:rsid w:val="004E604F"/>
    <w:rPr>
      <w:rFonts w:asciiTheme="majorHAnsi" w:eastAsiaTheme="majorEastAsia" w:hAnsiTheme="majorHAnsi" w:cstheme="majorBidi"/>
      <w:i/>
      <w:iCs/>
      <w:color w:val="404040" w:themeColor="text1" w:themeTint="BF"/>
      <w:lang w:eastAsia="es-ES"/>
    </w:rPr>
  </w:style>
  <w:style w:type="character" w:styleId="Refdecomentario">
    <w:name w:val="annotation reference"/>
    <w:basedOn w:val="Fuentedeprrafopredeter"/>
    <w:rsid w:val="00222815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22281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222815"/>
    <w:rPr>
      <w:rFonts w:ascii="Optima" w:hAnsi="Optima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22281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222815"/>
    <w:rPr>
      <w:rFonts w:ascii="Optima" w:hAnsi="Optima"/>
      <w:b/>
      <w:bCs/>
      <w:lang w:eastAsia="es-ES"/>
    </w:rPr>
  </w:style>
  <w:style w:type="paragraph" w:styleId="TtulodeTDC">
    <w:name w:val="TOC Heading"/>
    <w:basedOn w:val="Ttulo1"/>
    <w:next w:val="Normal"/>
    <w:uiPriority w:val="39"/>
    <w:unhideWhenUsed/>
    <w:qFormat/>
    <w:rsid w:val="00F16E9A"/>
    <w:pPr>
      <w:keepNext/>
      <w:keepLines/>
      <w:numPr>
        <w:numId w:val="0"/>
      </w:numPr>
      <w:spacing w:before="480" w:after="0" w:line="276" w:lineRule="auto"/>
      <w:jc w:val="left"/>
      <w:outlineLvl w:val="9"/>
    </w:pPr>
    <w:rPr>
      <w:rFonts w:eastAsiaTheme="majorEastAsia" w:cstheme="majorBidi"/>
      <w:b w:val="0"/>
      <w:bCs/>
      <w:caps w:val="0"/>
      <w:color w:val="365F91" w:themeColor="accent1" w:themeShade="BF"/>
      <w:sz w:val="28"/>
      <w:szCs w:val="28"/>
      <w:lang w:eastAsia="es-CL"/>
    </w:rPr>
  </w:style>
  <w:style w:type="paragraph" w:styleId="TDC1">
    <w:name w:val="toc 1"/>
    <w:basedOn w:val="Normal"/>
    <w:next w:val="Normal"/>
    <w:autoRedefine/>
    <w:uiPriority w:val="39"/>
    <w:rsid w:val="00F16E9A"/>
    <w:pPr>
      <w:spacing w:after="100"/>
    </w:pPr>
  </w:style>
  <w:style w:type="paragraph" w:styleId="TDC2">
    <w:name w:val="toc 2"/>
    <w:basedOn w:val="Normal"/>
    <w:next w:val="Normal"/>
    <w:autoRedefine/>
    <w:uiPriority w:val="39"/>
    <w:rsid w:val="00F16E9A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rsid w:val="00F16E9A"/>
    <w:pPr>
      <w:spacing w:after="100"/>
      <w:ind w:left="440"/>
    </w:pPr>
  </w:style>
  <w:style w:type="paragraph" w:customStyle="1" w:styleId="EstiloTextotablaNegrita">
    <w:name w:val="Estilo Texto tabla + Negrita"/>
    <w:basedOn w:val="Textotabla"/>
    <w:rsid w:val="00BF4EC5"/>
    <w:pPr>
      <w:spacing w:after="60"/>
    </w:pPr>
    <w:rPr>
      <w:b/>
      <w:bCs/>
    </w:rPr>
  </w:style>
  <w:style w:type="table" w:styleId="Cuadrculaclara-nfasis1">
    <w:name w:val="Light Grid Accent 1"/>
    <w:basedOn w:val="Tablanormal"/>
    <w:rsid w:val="0047162C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Tablaconcuadrcula">
    <w:name w:val="Table Grid"/>
    <w:basedOn w:val="Tablanormal"/>
    <w:uiPriority w:val="59"/>
    <w:rsid w:val="0098613B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Sombreadoclaro">
    <w:name w:val="Light Shading"/>
    <w:basedOn w:val="Tablanormal"/>
    <w:uiPriority w:val="60"/>
    <w:rsid w:val="0098613B"/>
    <w:rPr>
      <w:rFonts w:asciiTheme="minorHAnsi" w:eastAsiaTheme="minorHAnsi" w:hAnsiTheme="minorHAnsi" w:cstheme="minorBidi"/>
      <w:color w:val="000000" w:themeColor="text1" w:themeShade="BF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Tabladeilustraciones">
    <w:name w:val="table of figures"/>
    <w:basedOn w:val="Normal"/>
    <w:next w:val="Normal"/>
    <w:uiPriority w:val="99"/>
    <w:rsid w:val="004B27D1"/>
    <w:pPr>
      <w:spacing w:after="0"/>
    </w:pPr>
  </w:style>
  <w:style w:type="table" w:styleId="Sombreadomedio2-nfasis1">
    <w:name w:val="Medium Shading 2 Accent 1"/>
    <w:basedOn w:val="Tablanormal"/>
    <w:rsid w:val="00006F78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Cuadrculaclara">
    <w:name w:val="Light Grid"/>
    <w:basedOn w:val="Tablanormal"/>
    <w:rsid w:val="00006F78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Revisin">
    <w:name w:val="Revision"/>
    <w:hidden/>
    <w:rsid w:val="00AF255D"/>
    <w:rPr>
      <w:rFonts w:ascii="Optima" w:hAnsi="Optima"/>
      <w:sz w:val="22"/>
      <w:szCs w:val="24"/>
      <w:lang w:eastAsia="es-ES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1E745E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9266D7"/>
    <w:pPr>
      <w:spacing w:before="100" w:beforeAutospacing="1" w:after="100" w:afterAutospacing="1"/>
      <w:jc w:val="left"/>
    </w:pPr>
    <w:rPr>
      <w:rFonts w:ascii="Times New Roman" w:eastAsiaTheme="minorHAnsi" w:hAnsi="Times New Roman"/>
      <w:sz w:val="24"/>
      <w:lang w:eastAsia="es-C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MS Mincho" w:hAnsi="Cambria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table of figures" w:uiPriority="99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Table Grid" w:uiPriority="59"/>
    <w:lsdException w:name="No Spacing" w:qFormat="1"/>
    <w:lsdException w:name="Light Shading" w:uiPriority="60"/>
    <w:lsdException w:name="List Paragraph" w:uiPriority="34" w:qFormat="1"/>
    <w:lsdException w:name="Quote" w:qFormat="1"/>
    <w:lsdException w:name="Intense Quote" w:qFormat="1"/>
    <w:lsdException w:name="Colorful List Accent 1" w:uiPriority="34" w:qFormat="1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TOC Heading" w:semiHidden="1" w:uiPriority="39" w:unhideWhenUsed="1" w:qFormat="1"/>
  </w:latentStyles>
  <w:style w:type="paragraph" w:default="1" w:styleId="Normal">
    <w:name w:val="Normal"/>
    <w:qFormat/>
    <w:rsid w:val="005676FB"/>
    <w:pPr>
      <w:spacing w:after="240"/>
      <w:jc w:val="both"/>
    </w:pPr>
    <w:rPr>
      <w:rFonts w:ascii="Optima" w:hAnsi="Optima"/>
      <w:sz w:val="22"/>
      <w:szCs w:val="24"/>
      <w:lang w:eastAsia="es-ES"/>
    </w:rPr>
  </w:style>
  <w:style w:type="paragraph" w:styleId="Ttulo1">
    <w:name w:val="heading 1"/>
    <w:basedOn w:val="Normal"/>
    <w:next w:val="Normal"/>
    <w:link w:val="Ttulo1Car"/>
    <w:autoRedefine/>
    <w:qFormat/>
    <w:rsid w:val="00B579A7"/>
    <w:pPr>
      <w:numPr>
        <w:numId w:val="21"/>
      </w:numPr>
      <w:spacing w:before="360"/>
      <w:outlineLvl w:val="0"/>
    </w:pPr>
    <w:rPr>
      <w:rFonts w:asciiTheme="majorHAnsi" w:hAnsiTheme="majorHAnsi"/>
      <w:b/>
      <w:caps/>
      <w:sz w:val="34"/>
    </w:rPr>
  </w:style>
  <w:style w:type="paragraph" w:styleId="Ttulo2">
    <w:name w:val="heading 2"/>
    <w:basedOn w:val="Normal"/>
    <w:next w:val="Normal"/>
    <w:link w:val="Ttulo2Car"/>
    <w:unhideWhenUsed/>
    <w:qFormat/>
    <w:rsid w:val="00B51826"/>
    <w:pPr>
      <w:keepNext/>
      <w:keepLines/>
      <w:numPr>
        <w:ilvl w:val="1"/>
        <w:numId w:val="21"/>
      </w:numPr>
      <w:spacing w:before="12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Ttulo3">
    <w:name w:val="heading 3"/>
    <w:basedOn w:val="Normal"/>
    <w:next w:val="Normal"/>
    <w:link w:val="Ttulo3Car"/>
    <w:unhideWhenUsed/>
    <w:qFormat/>
    <w:rsid w:val="00063E13"/>
    <w:pPr>
      <w:keepNext/>
      <w:keepLines/>
      <w:numPr>
        <w:ilvl w:val="2"/>
        <w:numId w:val="21"/>
      </w:numPr>
      <w:spacing w:before="120"/>
      <w:outlineLvl w:val="2"/>
    </w:pPr>
    <w:rPr>
      <w:rFonts w:eastAsiaTheme="majorEastAsia" w:cstheme="majorBidi"/>
      <w:b/>
      <w:bCs/>
      <w:u w:val="single"/>
    </w:rPr>
  </w:style>
  <w:style w:type="paragraph" w:styleId="Ttulo4">
    <w:name w:val="heading 4"/>
    <w:basedOn w:val="Normal"/>
    <w:next w:val="Normal"/>
    <w:link w:val="Ttulo4Car"/>
    <w:unhideWhenUsed/>
    <w:qFormat/>
    <w:rsid w:val="004E1AA5"/>
    <w:pPr>
      <w:keepNext/>
      <w:keepLines/>
      <w:numPr>
        <w:ilvl w:val="3"/>
        <w:numId w:val="21"/>
      </w:numPr>
      <w:spacing w:before="120" w:after="120"/>
      <w:outlineLvl w:val="3"/>
    </w:pPr>
    <w:rPr>
      <w:rFonts w:eastAsiaTheme="majorEastAsia" w:cstheme="majorBidi"/>
      <w:b/>
      <w:bCs/>
      <w:iCs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4E604F"/>
    <w:pPr>
      <w:keepNext/>
      <w:keepLines/>
      <w:numPr>
        <w:ilvl w:val="4"/>
        <w:numId w:val="21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4E604F"/>
    <w:pPr>
      <w:keepNext/>
      <w:keepLines/>
      <w:numPr>
        <w:ilvl w:val="5"/>
        <w:numId w:val="2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4E604F"/>
    <w:pPr>
      <w:keepNext/>
      <w:keepLines/>
      <w:numPr>
        <w:ilvl w:val="6"/>
        <w:numId w:val="2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4E604F"/>
    <w:pPr>
      <w:keepNext/>
      <w:keepLines/>
      <w:numPr>
        <w:ilvl w:val="7"/>
        <w:numId w:val="2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4E604F"/>
    <w:pPr>
      <w:keepNext/>
      <w:keepLines/>
      <w:numPr>
        <w:ilvl w:val="8"/>
        <w:numId w:val="2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85300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sid w:val="00A85300"/>
    <w:rPr>
      <w:rFonts w:ascii="Lucida Grande" w:hAnsi="Lucida Grande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FA22EC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A22EC"/>
  </w:style>
  <w:style w:type="paragraph" w:styleId="Piedepgina">
    <w:name w:val="footer"/>
    <w:basedOn w:val="Normal"/>
    <w:link w:val="PiedepginaCar"/>
    <w:uiPriority w:val="99"/>
    <w:unhideWhenUsed/>
    <w:rsid w:val="00C34B9C"/>
    <w:pPr>
      <w:tabs>
        <w:tab w:val="center" w:pos="4252"/>
        <w:tab w:val="right" w:pos="8504"/>
      </w:tabs>
      <w:spacing w:after="0"/>
      <w:jc w:val="center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34B9C"/>
    <w:rPr>
      <w:rFonts w:ascii="Optima" w:hAnsi="Optima"/>
      <w:sz w:val="22"/>
      <w:szCs w:val="24"/>
      <w:lang w:eastAsia="es-ES"/>
    </w:rPr>
  </w:style>
  <w:style w:type="character" w:styleId="Hipervnculo">
    <w:name w:val="Hyperlink"/>
    <w:uiPriority w:val="99"/>
    <w:unhideWhenUsed/>
    <w:rsid w:val="00FA22EC"/>
    <w:rPr>
      <w:color w:val="0000FF"/>
      <w:u w:val="single"/>
    </w:rPr>
  </w:style>
  <w:style w:type="character" w:styleId="Hipervnculovisitado">
    <w:name w:val="FollowedHyperlink"/>
    <w:uiPriority w:val="99"/>
    <w:semiHidden/>
    <w:unhideWhenUsed/>
    <w:rsid w:val="00480DA6"/>
    <w:rPr>
      <w:color w:val="800080"/>
      <w:u w:val="single"/>
    </w:rPr>
  </w:style>
  <w:style w:type="paragraph" w:customStyle="1" w:styleId="Listavistosa-nfasis11">
    <w:name w:val="Lista vistosa - Énfasis 11"/>
    <w:basedOn w:val="Normal"/>
    <w:uiPriority w:val="34"/>
    <w:qFormat/>
    <w:rsid w:val="0032007A"/>
    <w:pPr>
      <w:ind w:left="720"/>
      <w:contextualSpacing/>
    </w:pPr>
    <w:rPr>
      <w:rFonts w:eastAsia="Cambria"/>
      <w:lang w:eastAsia="en-US"/>
    </w:rPr>
  </w:style>
  <w:style w:type="paragraph" w:styleId="Prrafodelista">
    <w:name w:val="List Paragraph"/>
    <w:basedOn w:val="Normal"/>
    <w:uiPriority w:val="34"/>
    <w:qFormat/>
    <w:rsid w:val="00863B9A"/>
    <w:pPr>
      <w:ind w:left="720"/>
      <w:contextualSpacing/>
    </w:pPr>
    <w:rPr>
      <w:rFonts w:ascii="Cambria" w:eastAsia="Cambria" w:hAnsi="Cambria"/>
      <w:lang w:eastAsia="en-US"/>
    </w:rPr>
  </w:style>
  <w:style w:type="paragraph" w:styleId="Ttulo">
    <w:name w:val="Title"/>
    <w:basedOn w:val="Normal"/>
    <w:next w:val="Normal"/>
    <w:link w:val="TtuloCar"/>
    <w:qFormat/>
    <w:rsid w:val="00BB3C7D"/>
    <w:pPr>
      <w:jc w:val="center"/>
    </w:pPr>
    <w:rPr>
      <w:b/>
      <w:color w:val="595959"/>
      <w:sz w:val="32"/>
      <w:szCs w:val="28"/>
    </w:rPr>
  </w:style>
  <w:style w:type="character" w:customStyle="1" w:styleId="TtuloCar">
    <w:name w:val="Título Car"/>
    <w:basedOn w:val="Fuentedeprrafopredeter"/>
    <w:link w:val="Ttulo"/>
    <w:rsid w:val="00BB3C7D"/>
    <w:rPr>
      <w:rFonts w:ascii="Optima" w:hAnsi="Optima"/>
      <w:b/>
      <w:color w:val="595959"/>
      <w:sz w:val="32"/>
      <w:szCs w:val="28"/>
      <w:lang w:eastAsia="es-ES"/>
    </w:rPr>
  </w:style>
  <w:style w:type="character" w:customStyle="1" w:styleId="Ttulo1Car">
    <w:name w:val="Título 1 Car"/>
    <w:basedOn w:val="Fuentedeprrafopredeter"/>
    <w:link w:val="Ttulo1"/>
    <w:rsid w:val="00B579A7"/>
    <w:rPr>
      <w:rFonts w:asciiTheme="majorHAnsi" w:hAnsiTheme="majorHAnsi"/>
      <w:b/>
      <w:caps/>
      <w:sz w:val="34"/>
      <w:szCs w:val="24"/>
      <w:lang w:eastAsia="es-ES"/>
    </w:rPr>
  </w:style>
  <w:style w:type="paragraph" w:styleId="Subttulo">
    <w:name w:val="Subtitle"/>
    <w:basedOn w:val="Normal"/>
    <w:next w:val="Normal"/>
    <w:link w:val="SubttuloCar"/>
    <w:qFormat/>
    <w:rsid w:val="004E604F"/>
    <w:pPr>
      <w:numPr>
        <w:numId w:val="19"/>
      </w:numPr>
      <w:spacing w:before="240"/>
    </w:pPr>
    <w:rPr>
      <w:b/>
      <w:sz w:val="26"/>
    </w:rPr>
  </w:style>
  <w:style w:type="character" w:customStyle="1" w:styleId="SubttuloCar">
    <w:name w:val="Subtítulo Car"/>
    <w:basedOn w:val="Fuentedeprrafopredeter"/>
    <w:link w:val="Subttulo"/>
    <w:rsid w:val="004E604F"/>
    <w:rPr>
      <w:rFonts w:ascii="Optima" w:hAnsi="Optima"/>
      <w:b/>
      <w:sz w:val="26"/>
      <w:szCs w:val="24"/>
      <w:lang w:eastAsia="es-ES"/>
    </w:rPr>
  </w:style>
  <w:style w:type="paragraph" w:customStyle="1" w:styleId="Textotabla">
    <w:name w:val="Texto tabla"/>
    <w:basedOn w:val="Normal"/>
    <w:qFormat/>
    <w:rsid w:val="003C1E9F"/>
    <w:pPr>
      <w:spacing w:after="0"/>
      <w:jc w:val="left"/>
    </w:pPr>
    <w:rPr>
      <w:rFonts w:eastAsia="Times New Roman"/>
      <w:szCs w:val="20"/>
    </w:rPr>
  </w:style>
  <w:style w:type="paragraph" w:customStyle="1" w:styleId="Subttulo1">
    <w:name w:val="Subtítulo 1"/>
    <w:basedOn w:val="Normal"/>
    <w:link w:val="Subttulo1Car"/>
    <w:qFormat/>
    <w:rsid w:val="00DC4366"/>
    <w:pPr>
      <w:spacing w:before="120"/>
    </w:pPr>
    <w:rPr>
      <w:b/>
      <w:u w:val="single"/>
    </w:rPr>
  </w:style>
  <w:style w:type="paragraph" w:customStyle="1" w:styleId="EstiloPrrafodelistaDespus10ptoInterlineadoMltiple">
    <w:name w:val="Estilo Párrafo de lista + Después:  10 pto Interlineado:  Múltiple ..."/>
    <w:basedOn w:val="Prrafodelista"/>
    <w:rsid w:val="00DC4366"/>
    <w:pPr>
      <w:spacing w:after="200" w:line="276" w:lineRule="auto"/>
    </w:pPr>
    <w:rPr>
      <w:rFonts w:ascii="Optima" w:eastAsia="Times New Roman" w:hAnsi="Optima"/>
      <w:szCs w:val="20"/>
    </w:rPr>
  </w:style>
  <w:style w:type="character" w:customStyle="1" w:styleId="Subttulo1Car">
    <w:name w:val="Subtítulo 1 Car"/>
    <w:basedOn w:val="Fuentedeprrafopredeter"/>
    <w:link w:val="Subttulo1"/>
    <w:rsid w:val="00DC4366"/>
    <w:rPr>
      <w:rFonts w:ascii="Optima" w:hAnsi="Optima"/>
      <w:b/>
      <w:sz w:val="22"/>
      <w:szCs w:val="24"/>
      <w:u w:val="single"/>
      <w:lang w:eastAsia="es-ES"/>
    </w:rPr>
  </w:style>
  <w:style w:type="paragraph" w:styleId="Textonotapie">
    <w:name w:val="footnote text"/>
    <w:basedOn w:val="Normal"/>
    <w:link w:val="TextonotapieCar"/>
    <w:uiPriority w:val="99"/>
    <w:unhideWhenUsed/>
    <w:rsid w:val="00DC4366"/>
    <w:pPr>
      <w:spacing w:after="0"/>
      <w:jc w:val="left"/>
    </w:pPr>
    <w:rPr>
      <w:rFonts w:ascii="Calibri" w:eastAsia="Calibri" w:hAnsi="Calibri"/>
      <w:sz w:val="20"/>
      <w:szCs w:val="20"/>
      <w:lang w:eastAsia="en-US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DC4366"/>
    <w:rPr>
      <w:rFonts w:ascii="Calibri" w:eastAsia="Calibri" w:hAnsi="Calibri"/>
      <w:lang w:eastAsia="en-US"/>
    </w:rPr>
  </w:style>
  <w:style w:type="character" w:styleId="Refdenotaalpie">
    <w:name w:val="footnote reference"/>
    <w:uiPriority w:val="99"/>
    <w:unhideWhenUsed/>
    <w:rsid w:val="00DC4366"/>
    <w:rPr>
      <w:vertAlign w:val="superscript"/>
    </w:rPr>
  </w:style>
  <w:style w:type="paragraph" w:customStyle="1" w:styleId="Listanonumerada">
    <w:name w:val="Lista no numerada"/>
    <w:basedOn w:val="Prrafodelista"/>
    <w:autoRedefine/>
    <w:qFormat/>
    <w:rsid w:val="00DC4366"/>
    <w:pPr>
      <w:numPr>
        <w:numId w:val="10"/>
      </w:numPr>
      <w:spacing w:after="200" w:line="276" w:lineRule="auto"/>
    </w:pPr>
    <w:rPr>
      <w:rFonts w:ascii="Optima" w:eastAsia="Times New Roman" w:hAnsi="Optima"/>
      <w:szCs w:val="20"/>
    </w:rPr>
  </w:style>
  <w:style w:type="paragraph" w:customStyle="1" w:styleId="Subttulo2">
    <w:name w:val="Subtítulo 2"/>
    <w:basedOn w:val="Subttulo1"/>
    <w:rsid w:val="00BB3C7D"/>
    <w:rPr>
      <w:bCs/>
      <w:u w:val="none"/>
    </w:rPr>
  </w:style>
  <w:style w:type="paragraph" w:styleId="Epgrafe">
    <w:name w:val="caption"/>
    <w:basedOn w:val="Normal"/>
    <w:next w:val="Normal"/>
    <w:unhideWhenUsed/>
    <w:qFormat/>
    <w:rsid w:val="00BB3C7D"/>
    <w:pPr>
      <w:spacing w:after="200"/>
    </w:pPr>
    <w:rPr>
      <w:b/>
      <w:bCs/>
      <w:color w:val="4F81BD" w:themeColor="accent1"/>
      <w:sz w:val="18"/>
      <w:szCs w:val="18"/>
    </w:rPr>
  </w:style>
  <w:style w:type="paragraph" w:customStyle="1" w:styleId="Ttulotabla">
    <w:name w:val="Título tabla"/>
    <w:basedOn w:val="Epgrafe"/>
    <w:rsid w:val="00BB3C7D"/>
    <w:pPr>
      <w:spacing w:after="120"/>
    </w:pPr>
    <w:rPr>
      <w:b w:val="0"/>
      <w:bCs w:val="0"/>
      <w:color w:val="auto"/>
    </w:rPr>
  </w:style>
  <w:style w:type="character" w:customStyle="1" w:styleId="Ttulo2Car">
    <w:name w:val="Título 2 Car"/>
    <w:basedOn w:val="Fuentedeprrafopredeter"/>
    <w:link w:val="Ttulo2"/>
    <w:rsid w:val="00B51826"/>
    <w:rPr>
      <w:rFonts w:ascii="Optima" w:eastAsiaTheme="majorEastAsia" w:hAnsi="Optima" w:cstheme="majorBidi"/>
      <w:b/>
      <w:bCs/>
      <w:sz w:val="26"/>
      <w:szCs w:val="26"/>
      <w:lang w:eastAsia="es-ES"/>
    </w:rPr>
  </w:style>
  <w:style w:type="character" w:customStyle="1" w:styleId="Ttulo3Car">
    <w:name w:val="Título 3 Car"/>
    <w:basedOn w:val="Fuentedeprrafopredeter"/>
    <w:link w:val="Ttulo3"/>
    <w:rsid w:val="00063E13"/>
    <w:rPr>
      <w:rFonts w:ascii="Optima" w:eastAsiaTheme="majorEastAsia" w:hAnsi="Optima" w:cstheme="majorBidi"/>
      <w:b/>
      <w:bCs/>
      <w:sz w:val="22"/>
      <w:szCs w:val="24"/>
      <w:u w:val="single"/>
      <w:lang w:eastAsia="es-ES"/>
    </w:rPr>
  </w:style>
  <w:style w:type="character" w:customStyle="1" w:styleId="Ttulo4Car">
    <w:name w:val="Título 4 Car"/>
    <w:basedOn w:val="Fuentedeprrafopredeter"/>
    <w:link w:val="Ttulo4"/>
    <w:rsid w:val="004E1AA5"/>
    <w:rPr>
      <w:rFonts w:ascii="Optima" w:eastAsiaTheme="majorEastAsia" w:hAnsi="Optima" w:cstheme="majorBidi"/>
      <w:b/>
      <w:bCs/>
      <w:iCs/>
      <w:sz w:val="22"/>
      <w:szCs w:val="24"/>
      <w:lang w:eastAsia="es-ES"/>
    </w:rPr>
  </w:style>
  <w:style w:type="character" w:customStyle="1" w:styleId="Ttulo5Car">
    <w:name w:val="Título 5 Car"/>
    <w:basedOn w:val="Fuentedeprrafopredeter"/>
    <w:link w:val="Ttulo5"/>
    <w:semiHidden/>
    <w:rsid w:val="004E604F"/>
    <w:rPr>
      <w:rFonts w:asciiTheme="majorHAnsi" w:eastAsiaTheme="majorEastAsia" w:hAnsiTheme="majorHAnsi" w:cstheme="majorBidi"/>
      <w:color w:val="243F60" w:themeColor="accent1" w:themeShade="7F"/>
      <w:sz w:val="22"/>
      <w:szCs w:val="24"/>
      <w:lang w:eastAsia="es-ES"/>
    </w:rPr>
  </w:style>
  <w:style w:type="character" w:customStyle="1" w:styleId="Ttulo6Car">
    <w:name w:val="Título 6 Car"/>
    <w:basedOn w:val="Fuentedeprrafopredeter"/>
    <w:link w:val="Ttulo6"/>
    <w:semiHidden/>
    <w:rsid w:val="004E604F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4"/>
      <w:lang w:eastAsia="es-ES"/>
    </w:rPr>
  </w:style>
  <w:style w:type="character" w:customStyle="1" w:styleId="Ttulo7Car">
    <w:name w:val="Título 7 Car"/>
    <w:basedOn w:val="Fuentedeprrafopredeter"/>
    <w:link w:val="Ttulo7"/>
    <w:semiHidden/>
    <w:rsid w:val="004E604F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4"/>
      <w:lang w:eastAsia="es-ES"/>
    </w:rPr>
  </w:style>
  <w:style w:type="character" w:customStyle="1" w:styleId="Ttulo8Car">
    <w:name w:val="Título 8 Car"/>
    <w:basedOn w:val="Fuentedeprrafopredeter"/>
    <w:link w:val="Ttulo8"/>
    <w:semiHidden/>
    <w:rsid w:val="004E604F"/>
    <w:rPr>
      <w:rFonts w:asciiTheme="majorHAnsi" w:eastAsiaTheme="majorEastAsia" w:hAnsiTheme="majorHAnsi" w:cstheme="majorBidi"/>
      <w:color w:val="404040" w:themeColor="text1" w:themeTint="BF"/>
      <w:lang w:eastAsia="es-ES"/>
    </w:rPr>
  </w:style>
  <w:style w:type="character" w:customStyle="1" w:styleId="Ttulo9Car">
    <w:name w:val="Título 9 Car"/>
    <w:basedOn w:val="Fuentedeprrafopredeter"/>
    <w:link w:val="Ttulo9"/>
    <w:semiHidden/>
    <w:rsid w:val="004E604F"/>
    <w:rPr>
      <w:rFonts w:asciiTheme="majorHAnsi" w:eastAsiaTheme="majorEastAsia" w:hAnsiTheme="majorHAnsi" w:cstheme="majorBidi"/>
      <w:i/>
      <w:iCs/>
      <w:color w:val="404040" w:themeColor="text1" w:themeTint="BF"/>
      <w:lang w:eastAsia="es-ES"/>
    </w:rPr>
  </w:style>
  <w:style w:type="character" w:styleId="Refdecomentario">
    <w:name w:val="annotation reference"/>
    <w:basedOn w:val="Fuentedeprrafopredeter"/>
    <w:rsid w:val="00222815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22281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222815"/>
    <w:rPr>
      <w:rFonts w:ascii="Optima" w:hAnsi="Optima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22281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222815"/>
    <w:rPr>
      <w:rFonts w:ascii="Optima" w:hAnsi="Optima"/>
      <w:b/>
      <w:bCs/>
      <w:lang w:eastAsia="es-ES"/>
    </w:rPr>
  </w:style>
  <w:style w:type="paragraph" w:styleId="TtulodeTDC">
    <w:name w:val="TOC Heading"/>
    <w:basedOn w:val="Ttulo1"/>
    <w:next w:val="Normal"/>
    <w:uiPriority w:val="39"/>
    <w:unhideWhenUsed/>
    <w:qFormat/>
    <w:rsid w:val="00F16E9A"/>
    <w:pPr>
      <w:keepNext/>
      <w:keepLines/>
      <w:numPr>
        <w:numId w:val="0"/>
      </w:numPr>
      <w:spacing w:before="480" w:after="0" w:line="276" w:lineRule="auto"/>
      <w:jc w:val="left"/>
      <w:outlineLvl w:val="9"/>
    </w:pPr>
    <w:rPr>
      <w:rFonts w:eastAsiaTheme="majorEastAsia" w:cstheme="majorBidi"/>
      <w:b w:val="0"/>
      <w:bCs/>
      <w:caps w:val="0"/>
      <w:color w:val="365F91" w:themeColor="accent1" w:themeShade="BF"/>
      <w:sz w:val="28"/>
      <w:szCs w:val="28"/>
      <w:lang w:eastAsia="es-CL"/>
    </w:rPr>
  </w:style>
  <w:style w:type="paragraph" w:styleId="TDC1">
    <w:name w:val="toc 1"/>
    <w:basedOn w:val="Normal"/>
    <w:next w:val="Normal"/>
    <w:autoRedefine/>
    <w:uiPriority w:val="39"/>
    <w:rsid w:val="00F16E9A"/>
    <w:pPr>
      <w:spacing w:after="100"/>
    </w:pPr>
  </w:style>
  <w:style w:type="paragraph" w:styleId="TDC2">
    <w:name w:val="toc 2"/>
    <w:basedOn w:val="Normal"/>
    <w:next w:val="Normal"/>
    <w:autoRedefine/>
    <w:uiPriority w:val="39"/>
    <w:rsid w:val="00F16E9A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rsid w:val="00F16E9A"/>
    <w:pPr>
      <w:spacing w:after="100"/>
      <w:ind w:left="440"/>
    </w:pPr>
  </w:style>
  <w:style w:type="paragraph" w:customStyle="1" w:styleId="EstiloTextotablaNegrita">
    <w:name w:val="Estilo Texto tabla + Negrita"/>
    <w:basedOn w:val="Textotabla"/>
    <w:rsid w:val="00BF4EC5"/>
    <w:pPr>
      <w:spacing w:after="60"/>
    </w:pPr>
    <w:rPr>
      <w:b/>
      <w:bCs/>
    </w:rPr>
  </w:style>
  <w:style w:type="table" w:styleId="Cuadrculaclara-nfasis1">
    <w:name w:val="Light Grid Accent 1"/>
    <w:basedOn w:val="Tablanormal"/>
    <w:rsid w:val="0047162C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Tablaconcuadrcula">
    <w:name w:val="Table Grid"/>
    <w:basedOn w:val="Tablanormal"/>
    <w:uiPriority w:val="59"/>
    <w:rsid w:val="0098613B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Sombreadoclaro">
    <w:name w:val="Light Shading"/>
    <w:basedOn w:val="Tablanormal"/>
    <w:uiPriority w:val="60"/>
    <w:rsid w:val="0098613B"/>
    <w:rPr>
      <w:rFonts w:asciiTheme="minorHAnsi" w:eastAsiaTheme="minorHAnsi" w:hAnsiTheme="minorHAnsi" w:cstheme="minorBidi"/>
      <w:color w:val="000000" w:themeColor="text1" w:themeShade="BF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Tabladeilustraciones">
    <w:name w:val="table of figures"/>
    <w:basedOn w:val="Normal"/>
    <w:next w:val="Normal"/>
    <w:uiPriority w:val="99"/>
    <w:rsid w:val="004B27D1"/>
    <w:pPr>
      <w:spacing w:after="0"/>
    </w:pPr>
  </w:style>
  <w:style w:type="table" w:styleId="Sombreadomedio2-nfasis1">
    <w:name w:val="Medium Shading 2 Accent 1"/>
    <w:basedOn w:val="Tablanormal"/>
    <w:rsid w:val="00006F78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Cuadrculaclara">
    <w:name w:val="Light Grid"/>
    <w:basedOn w:val="Tablanormal"/>
    <w:rsid w:val="00006F78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Revisin">
    <w:name w:val="Revision"/>
    <w:hidden/>
    <w:rsid w:val="00AF255D"/>
    <w:rPr>
      <w:rFonts w:ascii="Optima" w:hAnsi="Optima"/>
      <w:sz w:val="22"/>
      <w:szCs w:val="24"/>
      <w:lang w:eastAsia="es-ES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1E745E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9266D7"/>
    <w:pPr>
      <w:spacing w:before="100" w:beforeAutospacing="1" w:after="100" w:afterAutospacing="1"/>
      <w:jc w:val="left"/>
    </w:pPr>
    <w:rPr>
      <w:rFonts w:ascii="Times New Roman" w:eastAsiaTheme="minorHAnsi" w:hAnsi="Times New Roman"/>
      <w:sz w:val="24"/>
      <w:lang w:eastAsia="es-C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922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17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9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15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62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8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7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6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57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28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1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01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9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74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47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0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59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8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41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32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7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9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94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13" Type="http://schemas.openxmlformats.org/officeDocument/2006/relationships/image" Target="media/image1.png"/><Relationship Id="rId18" Type="http://schemas.openxmlformats.org/officeDocument/2006/relationships/footer" Target="footer2.xml"/><Relationship Id="rId26" Type="http://schemas.openxmlformats.org/officeDocument/2006/relationships/image" Target="media/image12.jpg"/><Relationship Id="rId3" Type="http://schemas.openxmlformats.org/officeDocument/2006/relationships/customXml" Target="../customXml/item3.xml"/><Relationship Id="rId21" Type="http://schemas.openxmlformats.org/officeDocument/2006/relationships/image" Target="media/image7.jpg"/><Relationship Id="rId7" Type="http://schemas.openxmlformats.org/officeDocument/2006/relationships/styles" Target="styles.xml"/><Relationship Id="rId12" Type="http://schemas.openxmlformats.org/officeDocument/2006/relationships/endnotes" Target="endnotes.xml"/><Relationship Id="rId17" Type="http://schemas.openxmlformats.org/officeDocument/2006/relationships/footer" Target="footer1.xml"/><Relationship Id="rId25" Type="http://schemas.openxmlformats.org/officeDocument/2006/relationships/image" Target="media/image11.jp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image" Target="media/image6.jpg"/><Relationship Id="rId29" Type="http://schemas.openxmlformats.org/officeDocument/2006/relationships/image" Target="media/image15.emf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footnotes" Target="footnotes.xml"/><Relationship Id="rId24" Type="http://schemas.openxmlformats.org/officeDocument/2006/relationships/image" Target="media/image10.jpg"/><Relationship Id="rId32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3.emf"/><Relationship Id="rId23" Type="http://schemas.openxmlformats.org/officeDocument/2006/relationships/image" Target="media/image9.png"/><Relationship Id="rId28" Type="http://schemas.openxmlformats.org/officeDocument/2006/relationships/image" Target="media/image14.emf"/><Relationship Id="rId10" Type="http://schemas.openxmlformats.org/officeDocument/2006/relationships/webSettings" Target="webSettings.xml"/><Relationship Id="rId19" Type="http://schemas.openxmlformats.org/officeDocument/2006/relationships/image" Target="media/image5.wmf"/><Relationship Id="rId31" Type="http://schemas.openxmlformats.org/officeDocument/2006/relationships/image" Target="media/image17.jp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emf"/><Relationship Id="rId22" Type="http://schemas.openxmlformats.org/officeDocument/2006/relationships/image" Target="media/image8.jpg"/><Relationship Id="rId27" Type="http://schemas.openxmlformats.org/officeDocument/2006/relationships/image" Target="media/image13.emf"/><Relationship Id="rId30" Type="http://schemas.openxmlformats.org/officeDocument/2006/relationships/image" Target="media/image16.jp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sma.gob.cl" TargetMode="External"/><Relationship Id="rId1" Type="http://schemas.openxmlformats.org/officeDocument/2006/relationships/hyperlink" Target="mailto:contacto.sma@sma.gob.cl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sma.gob.cl" TargetMode="External"/><Relationship Id="rId1" Type="http://schemas.openxmlformats.org/officeDocument/2006/relationships/hyperlink" Target="mailto:contacto.sma@sma.gob.c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gonzalo.sepulveda\Documents\Formatos\Plantilla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3" Type="http://schemas.openxmlformats.org/package/2006/relationships/digital-signature/signature" Target="sig1.xml"/><Relationship Id="rId2" Type="http://schemas.openxmlformats.org/package/2006/relationships/digital-signature/signature" Target="sig2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URI="#idPackageObject" Type="http://www.w3.org/2000/09/xmldsig#Object">
      <DigestMethod Algorithm="http://www.w3.org/2000/09/xmldsig#sha1"/>
      <DigestValue>7SrpdYRroP3Em0BoOSYG09uuIfE=</DigestValue>
    </Reference>
    <Reference URI="#idOfficeObject" Type="http://www.w3.org/2000/09/xmldsig#Object">
      <DigestMethod Algorithm="http://www.w3.org/2000/09/xmldsig#sha1"/>
      <DigestValue>0pV03ufwL1MCfu/HnRJj231ZCLA=</DigestValue>
    </Reference>
    <Reference URI="#idSignedProperties" Type="http://uri.etsi.org/01903#SignedProperties">
      <Transforms>
        <Transform Algorithm="http://www.w3.org/TR/2001/REC-xml-c14n-20010315"/>
      </Transforms>
      <DigestMethod Algorithm="http://www.w3.org/2000/09/xmldsig#sha1"/>
      <DigestValue>eUWApVKdsDjRG/mA24uUtBgL22E=</DigestValue>
    </Reference>
    <Reference URI="#idValidSigLnImg" Type="http://www.w3.org/2000/09/xmldsig#Object">
      <DigestMethod Algorithm="http://www.w3.org/2000/09/xmldsig#sha1"/>
      <DigestValue>wA/JYEojgb+IZ4nPmGevfLL8t0w=</DigestValue>
    </Reference>
    <Reference URI="#idInvalidSigLnImg" Type="http://www.w3.org/2000/09/xmldsig#Object">
      <DigestMethod Algorithm="http://www.w3.org/2000/09/xmldsig#sha1"/>
      <DigestValue>u5t0pfTg/2DgZdGDJDZg7u7aRz0=</DigestValue>
    </Reference>
  </SignedInfo>
  <SignatureValue>Pxi28XtVC4OU4wyHAHtW02/FQxSeUbJPfLZTRl5U+ETKDhvqusBkr26ocmUT3U6tUrICvaDkg+k6
jYSZE2LP5j9pZWBA9kQJVUa7d6MgA4M2AYIP8CGW6ugSt4t4sD0jrtN8kYvq+shBEVm2mlJH8CG+
JAy7hj4tGH25TJbz+mUs9F7d2pCbVUOpkXs4Odg07NQY5TGmZudasOS0qKeoXGiiZXtKG8aXul/G
S7IhcoXMzQVjD1n9gsHQWhxpD101cGLiZN+jWnMI2mzM2n2H54Y1u54wuhB995a1TcR//lRU0yYS
Yx9PG8+N1VhBNtFpHiT1k9ynyPp+0kLfCXdd5Q==</SignatureValue>
  <KeyInfo>
    <X509Data>
      <X509Certificate>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</X509Certificate>
    </X509Data>
  </KeyInfo>
  <Object xmlns:mdssi="http://schemas.openxmlformats.org/package/2006/digital-signature" Id="idPackageObject">
    <Manifest>
      <Reference URI="/word/stylesWithEffects.xml?ContentType=application/vnd.ms-word.stylesWithEffects+xml">
        <DigestMethod Algorithm="http://www.w3.org/2000/09/xmldsig#sha1"/>
        <DigestValue>88zvfymh9BaXR6VQiuor2aGBycg=</DigestValue>
      </Reference>
      <Reference URI="/word/media/image17.jpg?ContentType=image/jpeg">
        <DigestMethod Algorithm="http://www.w3.org/2000/09/xmldsig#sha1"/>
        <DigestValue>P5gPoWJQ965O863ziuEzf9JIuh4=</DigestValue>
      </Reference>
      <Reference URI="/word/theme/theme1.xml?ContentType=application/vnd.openxmlformats-officedocument.theme+xml">
        <DigestMethod Algorithm="http://www.w3.org/2000/09/xmldsig#sha1"/>
        <DigestValue>Q8pihT3NxsPLwi5b/n6WOfsNII0=</DigestValue>
      </Reference>
      <Reference URI="/word/media/image2.emf?ContentType=image/x-emf">
        <DigestMethod Algorithm="http://www.w3.org/2000/09/xmldsig#sha1"/>
        <DigestValue>qUylUvUygOfhTtPugUb+KMxKtXU=</DigestValue>
      </Reference>
      <Reference URI="/word/media/image1.png?ContentType=image/png">
        <DigestMethod Algorithm="http://www.w3.org/2000/09/xmldsig#sha1"/>
        <DigestValue>ANmk6u4gQNJt/f+L+Qr+UdY4DbU=</DigestValue>
      </Reference>
      <Reference URI="/word/media/image5.wmf?ContentType=image/x-wmf">
        <DigestMethod Algorithm="http://www.w3.org/2000/09/xmldsig#sha1"/>
        <DigestValue>igzYYS3CWYB0xNJmgLUej+3D4bI=</DigestValue>
      </Reference>
      <Reference URI="/word/media/image8.jpg?ContentType=image/jpeg">
        <DigestMethod Algorithm="http://www.w3.org/2000/09/xmldsig#sha1"/>
        <DigestValue>aX0OiLCOSVSo4bNroteovBIY4E0=</DigestValue>
      </Reference>
      <Reference URI="/word/media/image3.emf?ContentType=image/x-emf">
        <DigestMethod Algorithm="http://www.w3.org/2000/09/xmldsig#sha1"/>
        <DigestValue>kxPZ+rwDo3o9bbmA3J065kWrkDs=</DigestValue>
      </Reference>
      <Reference URI="/word/media/image16.jpg?ContentType=image/jpeg">
        <DigestMethod Algorithm="http://www.w3.org/2000/09/xmldsig#sha1"/>
        <DigestValue>V6ML+RmR+YFYo2azaW+yJa55iS0=</DigestValue>
      </Reference>
      <Reference URI="/word/media/image15.emf?ContentType=image/x-emf">
        <DigestMethod Algorithm="http://www.w3.org/2000/09/xmldsig#sha1"/>
        <DigestValue>xbMj/GujyWbvlfNl98CtRKS9gks=</DigestValue>
      </Reference>
      <Reference URI="/word/webSettings.xml?ContentType=application/vnd.openxmlformats-officedocument.wordprocessingml.webSettings+xml">
        <DigestMethod Algorithm="http://www.w3.org/2000/09/xmldsig#sha1"/>
        <DigestValue>xw9eitq9dLToQTlp0YGRFeluSrE=</DigestValue>
      </Reference>
      <Reference URI="/word/fontTable.xml?ContentType=application/vnd.openxmlformats-officedocument.wordprocessingml.fontTable+xml">
        <DigestMethod Algorithm="http://www.w3.org/2000/09/xmldsig#sha1"/>
        <DigestValue>ChqmsMMs+nBMzw1epAbCit0ceQ0=</DigestValue>
      </Reference>
      <Reference URI="/word/numbering.xml?ContentType=application/vnd.openxmlformats-officedocument.wordprocessingml.numbering+xml">
        <DigestMethod Algorithm="http://www.w3.org/2000/09/xmldsig#sha1"/>
        <DigestValue>tO+wML2221By59bUhh1feFqKX9Y=</DigestValue>
      </Reference>
      <Reference URI="/word/settings.xml?ContentType=application/vnd.openxmlformats-officedocument.wordprocessingml.settings+xml">
        <DigestMethod Algorithm="http://www.w3.org/2000/09/xmldsig#sha1"/>
        <DigestValue>e6RqVAlzK/KNO+4PYAc4DMRk0Rg=</DigestValue>
      </Reference>
      <Reference URI="/word/media/image14.emf?ContentType=image/x-emf">
        <DigestMethod Algorithm="http://www.w3.org/2000/09/xmldsig#sha1"/>
        <DigestValue>aCoX0fX2VVXuCYY+qUntWrasbfA=</DigestValue>
      </Reference>
      <Reference URI="/word/media/image13.emf?ContentType=image/x-emf">
        <DigestMethod Algorithm="http://www.w3.org/2000/09/xmldsig#sha1"/>
        <DigestValue>vg4eS09yifyRv8zoGkho+dtBIjY=</DigestValue>
      </Reference>
      <Reference URI="/word/styles.xml?ContentType=application/vnd.openxmlformats-officedocument.wordprocessingml.styles+xml">
        <DigestMethod Algorithm="http://www.w3.org/2000/09/xmldsig#sha1"/>
        <DigestValue>6coHudH6Hj8KNusQ9n2F182UBYA=</DigestValue>
      </Reference>
      <Reference URI="/word/media/image9.png?ContentType=image/png">
        <DigestMethod Algorithm="http://www.w3.org/2000/09/xmldsig#sha1"/>
        <DigestValue>7dBziL0OVPV06rKzD1yFFflbX/A=</DigestValue>
      </Reference>
      <Reference URI="/word/media/image11.jpg?ContentType=image/jpeg">
        <DigestMethod Algorithm="http://www.w3.org/2000/09/xmldsig#sha1"/>
        <DigestValue>5vE3AD9mkRBS+xZxxtxdPwX5IS4=</DigestValue>
      </Reference>
      <Reference URI="/word/footer1.xml?ContentType=application/vnd.openxmlformats-officedocument.wordprocessingml.footer+xml">
        <DigestMethod Algorithm="http://www.w3.org/2000/09/xmldsig#sha1"/>
        <DigestValue>m33GUpyqmZ1XFsimX4GpUt2FfaE=</DigestValue>
      </Reference>
      <Reference URI="/word/endnotes.xml?ContentType=application/vnd.openxmlformats-officedocument.wordprocessingml.endnotes+xml">
        <DigestMethod Algorithm="http://www.w3.org/2000/09/xmldsig#sha1"/>
        <DigestValue>8Z7vQvFvlwvOfO7S0/BUZnaBlz8=</DigestValue>
      </Reference>
      <Reference URI="/word/footnotes.xml?ContentType=application/vnd.openxmlformats-officedocument.wordprocessingml.footnotes+xml">
        <DigestMethod Algorithm="http://www.w3.org/2000/09/xmldsig#sha1"/>
        <DigestValue>Tzr9rX2vl1qDh23o810MAbTJjRk=</DigestValue>
      </Reference>
      <Reference URI="/word/document.xml?ContentType=application/vnd.openxmlformats-officedocument.wordprocessingml.document.main+xml">
        <DigestMethod Algorithm="http://www.w3.org/2000/09/xmldsig#sha1"/>
        <DigestValue>2gShgqCyVVOAMdGBEiKdxQxUkPY=</DigestValue>
      </Reference>
      <Reference URI="/word/media/image10.jpg?ContentType=image/jpeg">
        <DigestMethod Algorithm="http://www.w3.org/2000/09/xmldsig#sha1"/>
        <DigestValue>pDFJj5qnlUjDd28QXsfydjoQCyw=</DigestValue>
      </Reference>
      <Reference URI="/word/header1.xml?ContentType=application/vnd.openxmlformats-officedocument.wordprocessingml.header+xml">
        <DigestMethod Algorithm="http://www.w3.org/2000/09/xmldsig#sha1"/>
        <DigestValue>txXmYMA50sv3htMeHvf7d9vinr4=</DigestValue>
      </Reference>
      <Reference URI="/word/footer2.xml?ContentType=application/vnd.openxmlformats-officedocument.wordprocessingml.footer+xml">
        <DigestMethod Algorithm="http://www.w3.org/2000/09/xmldsig#sha1"/>
        <DigestValue>yru6Rl3QGvFwyFzKVH/5mz6PGDA=</DigestValue>
      </Reference>
      <Reference URI="/word/media/image4.png?ContentType=image/png">
        <DigestMethod Algorithm="http://www.w3.org/2000/09/xmldsig#sha1"/>
        <DigestValue>MCcQhOiZF1nEA6a6y9K0YtRwkUw=</DigestValue>
      </Reference>
      <Reference URI="/word/media/image7.jpg?ContentType=image/jpeg">
        <DigestMethod Algorithm="http://www.w3.org/2000/09/xmldsig#sha1"/>
        <DigestValue>s6cJdvJeXWPnGbK67R2PxjZkHoA=</DigestValue>
      </Reference>
      <Reference URI="/word/media/image12.jpg?ContentType=image/jpeg">
        <DigestMethod Algorithm="http://www.w3.org/2000/09/xmldsig#sha1"/>
        <DigestValue>6E/n3mhwdSV/ep7O22ePUPebqog=</DigestValue>
      </Reference>
      <Reference URI="/word/media/image6.jpg?ContentType=image/jpeg">
        <DigestMethod Algorithm="http://www.w3.org/2000/09/xmldsig#sha1"/>
        <DigestValue>VRLomHyK7ieFYeU0QquWXd7C02w=</DigestValue>
      </Reference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header1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nq0JRkvCy/qAa1ApQaxdlYXgqFM=</DigestValue>
      </Reference>
      <Reference URI="/word/_rels/settings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Bt78AFcWZng7DX1UKtFIq+8LGxw=</DigestValue>
      </Reference>
      <Reference URI="/word/_rels/footer1.xml.rels?ContentType=application/vnd.openxmlformats-package.relationships+xml">
        <Transforms>
          <Transform Algorithm="http://schemas.openxmlformats.org/package/2006/RelationshipTransform">
            <mdssi:RelationshipReference SourceId="rId2"/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CmxoerVzFISeWGSDYvgMKeCQ05g=</DigestValue>
      </Reference>
      <Reference URI="/word/_rels/footer2.xml.rels?ContentType=application/vnd.openxmlformats-package.relationships+xml">
        <Transforms>
          <Transform Algorithm="http://schemas.openxmlformats.org/package/2006/RelationshipTransform">
            <mdssi:RelationshipReference SourceId="rId2"/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CmxoerVzFISeWGSDYvgMKeCQ05g=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26"/>
            <mdssi:RelationshipReference SourceId="rId21"/>
            <mdssi:RelationshipReference SourceId="rId7"/>
            <mdssi:RelationshipReference SourceId="rId12"/>
            <mdssi:RelationshipReference SourceId="rId17"/>
            <mdssi:RelationshipReference SourceId="rId25"/>
            <mdssi:RelationshipReference SourceId="rId33"/>
            <mdssi:RelationshipReference SourceId="rId16"/>
            <mdssi:RelationshipReference SourceId="rId20"/>
            <mdssi:RelationshipReference SourceId="rId29"/>
            <mdssi:RelationshipReference SourceId="rId6"/>
            <mdssi:RelationshipReference SourceId="rId11"/>
            <mdssi:RelationshipReference SourceId="rId24"/>
            <mdssi:RelationshipReference SourceId="rId32"/>
            <mdssi:RelationshipReference SourceId="rId15"/>
            <mdssi:RelationshipReference SourceId="rId23"/>
            <mdssi:RelationshipReference SourceId="rId28"/>
            <mdssi:RelationshipReference SourceId="rId10"/>
            <mdssi:RelationshipReference SourceId="rId19"/>
            <mdssi:RelationshipReference SourceId="rId31"/>
            <mdssi:RelationshipReference SourceId="rId9"/>
            <mdssi:RelationshipReference SourceId="rId14"/>
            <mdssi:RelationshipReference SourceId="rId22"/>
            <mdssi:RelationshipReference SourceId="rId27"/>
            <mdssi:RelationshipReference SourceId="rId30"/>
          </Transform>
          <Transform Algorithm="http://www.w3.org/TR/2001/REC-xml-c14n-20010315"/>
        </Transforms>
        <DigestMethod Algorithm="http://www.w3.org/2000/09/xmldsig#sha1"/>
        <DigestValue>a4KV6njrvzoQoQcz6MOp/oEQZ0g=</DigestValue>
      </Reference>
    </Manifest>
    <SignatureProperties>
      <SignatureProperty Id="idSignatureTime" Target="#idPackageSignature">
        <mdssi:SignatureTime>
          <mdssi:Format>YYYY-MM-DDThh:mm:ssTZD</mdssi:Format>
          <mdssi:Value>2014-01-27T19:26:12Z</mdssi:Value>
        </mdssi:SignatureTime>
      </SignatureProperty>
    </SignatureProperties>
  </Object>
  <Object Id="idOfficeObject">
    <SignatureProperties>
      <SignatureProperty Id="idOfficeV1Details" Target="idPackageSignature">
        <SignatureInfoV1 xmlns="http://schemas.microsoft.com/office/2006/digsig">
          <SetupID>{55661BD9-2FD4-46E9-8EB6-DDA4C6FBD2A2}</SetupID>
          <SignatureText/>
          <SignatureImage>AQAAAGwAAAAAAAAAAAAAAGwAAABMAAAAAAAAAAAAAAACDwAAmQoAACBFTUYAAAEAED0AAAwAAAABAAAAAAAAAAAAAAAAAAAAgAcAALAEAAClAgAApwEAAAAAAAAAAAAAAAAAANVVCgCldQYARgAAACwAAAAgAAAARU1GKwFAAQAcAAAAEAAAAAIQwNsBAAAAeAAAAHgAAABGAAAA9AwAAOgMAABFTUYrIkAEAAwAAAAAAAAAHkAJAAwAAAAAAAAAJEABAAwAAAAAAAAAMEACABAAAAAEAAAAAACAPyFABwAMAAAAAAAAAAhAAAVADAAANAwAAAIQwNsBAAAAAAAAAAAAAAAAAAAAAAAAAAEAAAD/2P/gABBKRklGAAEBAQDIAMgAAP/bAEMACgcHCQcGCgkICQsLCgwPGRAPDg4PHhYXEhkkICYlIyAjIigtOTAoKjYrIiMyRDI2Oz1AQEAmMEZLRT5KOT9APf/AAAsIAIAAtQEBEQD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</SignatureImage>
          <SignatureComments/>
          <WindowsVersion>6.1</WindowsVersion>
          <OfficeVersion>14.0</OfficeVersion>
          <ApplicationVersion>14.0</ApplicationVersion>
          <Monitors>1</Monitors>
          <HorizontalResolution>1920</HorizontalResolution>
          <VerticalResolution>1200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2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2014-01-27T19:26:12Z</xd:SigningTime>
          <xd:SigningCertificate>
            <xd:Cert>
              <xd:CertDigest>
                <DigestMethod Algorithm="http://www.w3.org/2000/09/xmldsig#sha1"/>
                <DigestValue>WMQNl7wTvva8CinLEg+k/yDil08=</DigestValue>
              </xd:CertDigest>
              <xd:IssuerSerial>
                <X509IssuerName>E=e-sign@e-sign.cl, CN=E-Sign Firma Electronica Avanzada para Estado de Chile CA, OU=Class 2 Managed PKI Individual Subscriber CA, OU=Symantec Trust Network, O=E-Sign S.A., C=CL</X509IssuerName>
                <X509SerialNumber>33100721372875047439850723642657618358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/>
    </xd:QualifyingProperties>
  </Object>
  <Object Id="idValidSigLnImg">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SERFBERERERERERERERERERERERERERERERERERERERERERERERERERERERERERERERERERERERERERERERERERERERERERERERAQERERERERERERERERERERERERG+8REREREREREREREREREREREREREREREREREREREREREREREREREREREREREREREREREREREREREREREREREREREREREREREBARERERERERERERERERERERERIeDhEREREREREREREREREREREREREREREREREREREREREREREREREREREREREREREREREREREREREREREREREREREREREREREQEBERERERERERERERERERERESIRzMERERERERERERERERERERERERERERERERERERERERERERERERERERERERERERERERERERERERERERERERERERERERERERERAQERERERERERERERERERERERERIAwREREREREREREREREREREREREREREREREREREREREREREREREREREREREREREREREREREREREREREREREREREREREREREREBAREREREREREREREREREREREREgADEREREREREREREREREREREREREREREREREREREREREREREREREREREREREREREREREREREREREREREREREREREREREREREQEBERERERERERERERERERERERITAAIRERERERERERERERERERERERERERERERERERERERERERERERERERERERERERERERERERERERERERERERERERERERERERERAQERERERERERERERERERERERERMA4REREREREREREREREREREREREREREREREREREREREREREREREREREREREREREREREREREREREREREREREREREREREREREREBARERERERERERERERERERERESFQDhEREREREREREREREREREREREREREREREREREREREREREREREREREREREREREREREREREREREREREREREREREREREREREREQEBERERERERERERERERERERERIaAMERERERERERERERERERERERERERERERERERERERERERERERERERERERERERERERERERERERERERERERERERERERERERERERAQEREREREREREREREREREREREh8A4REREREREREREREREREREREREREREREREREREREREREREREREREREREREREREREREREREREREREREREREREREREREREREREBARERERERERERERERERERERERH8DBEREREREREREREREREREREREREREREREREREREREREREREREREREREREREREREREREREREREREREREREREREREREREREREQEBERERERERERERERERERERESEfAOERERERERERERERERERERERERERERERERERERERERERERERERERERERERERERERERERERERERERERERERERERERERERERERAQERERERERERERERERERERERER8A4REREREREREREREREREREREREREREREREREREREREREREREREREREREREREREREREREREREREREREREREREREREREREREREBARERERERERERERERERERERERHwDBEREREREREREREREREREREREREREREREREREREREREREREREREREREREREREREREREREREREREREREREREREREREREREREQEBEREREREREREREREREREREREmAAMRERERERERERERERERERERERERERERERERERERERERERERERERERERERERERERERERERERERERERERERERERERERERERERAQEREREhERERESERERERIRERIRsAAxEREREREREREREREREREREREREREREREREREREREREREREREREREREREREREREREREREREREREREREREREREREREREREREBARIRERH2oxEiERERESEREhERFgACEREREREREREREREREREREREREREREREREREREREREREREREREREREREREREREREREREREREREREREREREREREREREREREQEBERIROQAA50ERERERESIhEhEVAAERERERERERERERERERERERERERERERERERERERERERERERERERERERERERERERERERERERERERERERERERERERERERERERAQESESGgAAAAAIQSMRIhERERERIABREREREREREREREREREREREREREREREREREREREREREREREREREREREREREREREREREREREREREREREREREREREREREREREBARERIvAAAAAMwNoSIRESEREREgAKEREREREREREREREREREREREREREREREREREREREREREREREREREREREREREREREREREREREREREREREREREREREREREREQEBERESTgAMwAAAAAhREREREhETAA8RERERERERERERERERERERERERERERERERERERERERERERERERERERERERERERERERERERERERERERERERERERERERERERAQESERISL+AADAAMAAB1ERIRERMABhEREREREREREREREREREREREREREREREREREREREREREREREREREREREREREREREREREREREREREREREREREREREREREREBAREREREhJZAAAAAADAznohEREeAPEREREREREREREREREREREREREREREREREREREREREREREREREREREREREREREREREREREREREREREREREREREREREREREQEBERERERERFHDMAAAADADAhBER4AkRERIRIREREhERERIhERESEiERIRERERERERERERERERERERERERERERERERERERERERERERERERERERERERERERERERERAQERERERIRERI5AADMDAAADACaKcDhEREREREREREhIREREhEhEREREREREREREREREREREREREREREREREREREREREREREREREREREREREREREREREREREREREBAREREREREiERE4AADACADAwAAADtERIREiERERERERIRIREREiEhIREhIREREREREREREREREREREREREREREREREREREREREREREREREREREREREREREREREQEBERERERERERIiFIwAAAs44MAAwAB1ERERESIREhERERESX4sxERERIRERERERERERERERERERERERERERERERERERERERERERERERERERERERERERERERERERAQEREREREhEREREiFdAMANYU+QAADADIUhEhESEREhIRERcAzACzESESEREREhERERERIRIREREREREREREREREREREREREREREREREREREREREREREREREREREBARERERERESIhIhEhEnAMAAb5AAAAwAAMl1MREhERERERfAAADACDESEREREREREREREREREREREREREREREREREREREREREREREREREREREREREREREREREREQEBERERESEREREhEREhEowMAADMAAwADAAMDJ9CESERERLgAAAAzADqERERERERERERIRERERERERERERERERERERERERERERERERERERERERERERERERERERERAQERERERESIREhESIRIhEuAMAAAMAAAAAAAADADbUhEhEfAMwAAADADJEhEREREREREREREREREREREREREREREREREREREREREREREREREREREREREREREREREBARERERERERERERERERISFgwAAMAAAAAADAAMAAwAnxEhFQwAAMAMAAAJMRIREREREREhGmERERIRERERESESERERESEREREREREREREREREREREREREREREREQEBERERERERERERERERERIU4AAAAAAAwAwAAAAMAAwADpYxOQDQClwADAwNQREiEREREi8AzHESEhERERERERERERERERIRERERERERERERERERERERERERERERAQERERERERERERERERESEhFsAAwA4PJYwAAMwAwAAMAAAA5xcAAOgl0AAA4JQRERERIRcAwMDpEREREREREREREhEhEREREREREREREREREREREREREREREREREBARERERERERERERERERESERUMAMAMCTERvAAAAAAAAAzADADADADMUVkAAAANQhEiEREAAAAAwIEiEREREREREREREREREREREREREREREREREREREREREREREQEBERERERERERERERERERESEaAADAwMDxIhTQwAwAAAAAAMAMAAwAwJET8ADgAIQRESEQDgAAzAABEREREREhEhEREREhERERERERERERERERERERERERERERERAQERERERERERERERERERIREhEuAA4ADAkhJQDADADAwADAAMAAAAAAAKEioAAMAOohERkAAAAADAAhEREREREREREREREREREREREREREREREREREREREREREREBARERERERERERERERESERERITKAAADAAAcpAMAAAAAAAAAMD+AAAMwMDo9BSAAMANYhIWAAAADgABEREREREREREREREREREREREREREREREREREREREREREREQEBEREREREREREREREREhEhEREhXgwAAAAAwAAMAMngAADAANMfgAAMwADAyWrcAAAMshJJDAAAe1ERERERERERERERERERERERERERERERERERERERERERERERAQEREREREREREREREREREREREhEdAAAMAAAAwAAAALqAAMAMDLERKn4AAMAAAAwAAMDAhBFQwAAIEhESERESEREUzFEREhIRERIREREREREREREREREREREREREBARERERERERERERERERERERERIRYADAAMDAAAAADAwAf5wAAADrMREWwADAAADADAAADM2hH8DADhEhESMRESEUwMBRExERERERESERIREREREREREREREREREQEBERERERERERERERERERERERERJAAHAMAAAMAAAAAAAMze4AAAAMhSEYAA4AwAAAAM4AAA7xIAwABRERESIRESkAwJERIREREiIRERERERERERERERERERERERAQEREREREREREREREREREREREhEaAAQ+DAwAAAAAAAzAAAzsAAzAwAxzFcAAAORsAAAAAMAADnAMAAchISERIRGcAADREhERERERERESEREREREREREREREREREBARERERERERERERERERERERESERYABBJsAMAAAADMAAAAAMAMAAAAAMDaLgzADGE18MDAAADAAADgDOoSERIRQfAA4AIhERERIhEhEREREREREREREREREREREQEBEREREREREREREREREREREREhFMAHERLwAADAAAAMAAzAAAAMAMzAAA4OAAwADaFAAAwAAAAMAADAAAzIiKNBEmcAwREhEREREREiIhERERERERERERERERERAQERERERERERERERERERERERESEhAMsRERTcAAwAzAAMAADAAAAAAAwAAMAMAAwAyZAMwAzAAAAMDAwAAADMAAAAh5x7WlpmpSEREREREREREREREREREREREREBARERERERERERERERERERERESESEACBEhIRrQAAAAAAAAAAAMAMAAAADADAAAAAwAwAAAwAwAwADAwAAADAAAAMDAAMAAAAAAAMm/ohEREREREREREREREREREQEGERESEREREREhERIRERERESESEdANERIRIRsAAAAAAAAAAAAAAAAAAAAAAAwAAADAAAAAAADAAAAAwAAAC+AAAAAADAAAAAAAAAAOmBIRERERERERERERERERAQERExERIRIhEREhESERERERERIRnAwREhETITcAAAwA9YmXoksAAAAAAN4AAAAAAAAAAADAAAAOhwAOwMAAERRmmZid4AAAAO2IiYiHIhEREREREREREREREREAARERIRIRIRERESERIRERERERIRGAwBERESESEa4ADADDERIRERR+AAwAYa0AAAAAAAAAAAAMAADpq+AMAMByERERERESEREhERERIhIREREREREREREREREREQEBEhExERE6nHMREREREREREREREfAAEREREiEREqDAAAwyESISIRE74A0xIUcAAAAAAAAAAAAAAADIWwAADAERIhESIREhERESERERERESERIRERERERERERERAQERIhJXnADgDkERIREREREREREhYAAhIREhESIRIpAAAAQRESEREREzMxEREkfAAAAAAAAAAAAAzAAGK+AMYRIREREREREhERERERIREREREREREREREREREREBARESGAAAAAAAohEhEhERERERERFQAFERIREhERIRJpDMwIQRISIiIREREiEhESbQAAAAAAAAAAAAAAALIn8SEREhEhEREREiEhERERERERIREREREREREREREQEBERFADADAAM0yERERERERERERITDA8RERIRIRERIRKgAADPIRERERESERESEiESqAwADAAAAMwAAA4ADPMRIRIRERISEhEREREhIRERERERERERERERERERERAQERIYDAwA61MRESESEREREREhEhHACCESESERIhERISgMDADGEREREREhERIRERERTQAAAMAAAAAMAAAMDfESIRIREREhERIRIRERESEhEREREREREREREREREBARIR8AAMAHMREREREhESIRIRESEdANEiEREhERESESEQAAAMDlEREhERIRERERERERMxE3wAAAAAAADAAADKERERISEREREREREREREREREREREREREREREREQEBIRQTDAAADJURIRERERERIRERIRfAAREREREhISIREhAA2AAMDSEiERERERERERERERESEWfAAAwMwMAAAADlEiERExERERERERERERERERERERERERERERERAQERIRIdAAwAwM8RERIRIREREhERJwADESERESERERIRIAyB/AAADSESEiISEREREREhERERETsAwAAAAakAAACDEhEhEhEREREREREREREREREREREREREREREBARISITGuDADAwM1jERERERIREREVDAohESEhEREhEhJQDPIS/gwACSERERIhERERERESERIxETvAwAwIMk0MAABxESEREREREREREREREREREREREREREREREQEBESESERGwAAAADAyPIhEiERESEhIADxESERESERIRSQAAESEicAwACCEjIRIRERERERERERERIS8AAAAJIrAMAMxBEiERERERERERERERERERERERERERERERAQEREhISIRE3AAwAAAAOekQxIREREQAHERESIhESEawAwA0REhERcAwACDERIREREREhEREiISESMRQMDAwLIaAAAAcREREREREREREREREREREREREREREREREBAhIRERESERE2kAAADAAAANtTIhERwAkxEREREUqcAMwAwhISEjEk4MDAyzEREREREREiERERESERIRcAAAALE7AMAMMREREREREREREREREREREREREREREREQEBERIRERERIRESqQAAwAAADAzA7M7AAPUjRE+MwMAAAAghIREhERIa4AwAzzEREREREREhERIhESESEjcMAADJJcAMwLERERERERERERERERERERERERERERERAgERERERERERESERGowAAAAAAAAAAAAADAAAAAAMAAAJUREREhERIREkwAAA2hEhIRERIRERERERERESEVsAAADRKQAAyRERERIREREREREREREREREREREREREBARERERERERERESIREkaOwAAAAAAAAAAAAADMAAAAx0ERERERESERESIV0MwMBhEhISERISERERERESEhEigAwNEhrAwAAyISEREREREREREREREREREREREREQECEREREREREREREREREREkr53sAAAAwADAAAAA2GQREiIRERERERERESEVwADAmhEREREREhEREREhESERIaAOURMSkAAMUhEhERERERERERERERERERERERERAQERERERERERERIREhIRIhERIhETpmwACIzZ9UIRERIRERESEREhERIREiEW7MwAAhESERERERERERERERIRIRISESEWAADPESEREREREREREREREREREREREREBARERERERERERERERERERERIREiERHgDRERESEREhESIREhERERERERERETEoAAAM5RESIhEREREREiERERERIRIREhFeDABiEREREREREREREREREREREREREQEBEREREREREREREREiIRIiESIRERIZAAIRESEREhEREREREREhEREREhEiESEr4AAMzyEREhERERERERIRESEhESIRIRGwAAYSERERERERERERERERERERERERAQIRERERERERERESEREREREREREhERkAwxIRERERESISIRERERERIRERERESESEjDAAAyaERERERESERERIhEREREhIRITsMADEREREREREREREREREREREREREBARERERERERERERERERERERERERERG8AGERERIREhERESEREREREREhERIhEhEhIf0AAMDLERERERERIRERISESESEREREYAMYREREREREREREREREREREREREQEBEREREREREREREREREREREREREREmAMYhEREREREREREREREREREREREREREREREk4AAADrESIRERERIRERERERERIREhLgwBERERERERERERERERERERERERAQERERERERERERERERERERERERERERoACCERERERERERERERERERERERERERERESERIanAAAAIMREREREREhERERIREREREawAYREREREREREREREREREREREREBAREREREREREREREREREREREREREREgwKERERERERERERERERERERERERERERIRERESEUvgAAwMshERIREhEREhERIREiESEA6REREREREREREREREREREREREQEBERERERERERERERERERERERERERElAAYSERERERERERERERERERERERERERERESERERET+QAAwA21EREREiEREREREREhEYAJEhERERERERERERERERERERERAQERERERERERERERERERERERERERERcMDxERERERERERERERERERERERERERERERESEREhEiHwDADAAOsxERESIhIREiERIRDAsREREREREREREREREREREREREBARERERERERERERERERERERERERERKgDEMhERERERERERERERERERERERERERERERERIREREiFZwAAMAA7vUhEREREREREl0ABREREREREREREREREREREREREQEBERERERERERERERERERERERERERERbVERERERERERERERERERERERERERERERERERERERERIRJGkAAAwAAM6bURERERJYDADRERERERERERERERERERERERERAQEREREREREREREREREREREREREREREhEhERERERERERERERERERERERERERERERERERERERISIRERV+AADAAAAADY3AAAAAAFIRERERERERERERERERERERERECDxEREREREREREREREREREREREREREREREREREREREREREREREREREREREREREREREREREREREREREhE73sAAAAAADAAADADKEREREREREREREREREREREREREQEBERERERERERERERERERERERERERERERERERERERERERERERERERERERERERERERERERERERERERERIRIiE6ucAAAAAAAACzESERERERERERERERERERERERERAAwREREREREREREREREREREREREREREREREREREREREREREREREREREREREREREREREREREREREREREhERERERNFVniYiKUREiEREREREREREREREREREREREREBARERERERERERERERERERERERERERERERERERERERERERERERERERERERERERERERERERERERERERIRERIhISERIRIRERISMhEhEREREREREREREREREREREREQwAEREREREREREREREREREREREREREREREREREREREREREREREREREREREREREREREREREREREREREREREREREREREREiIRERIRERERERERERERERERERERERERAQERERERERERERERERERERERERERERERERERERERERERERERERERERERERERERERERERERERERERERERIRIREREiERIhESIiEREREREREREREREREREREREREREBARERERERERERERERERERERERERERERERERERERERERERERERERERERERERERERERERERERERERERERERERESEREREREREREh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QREREREREREREREREREREREREREREREREREREREREREREREREREREREREREREREREREREREREREREREREREREREREREREREREREREREREREREREREREREREREAABEREREREREREREREREREREREREREREREREREREREREREREREREREREREREREREREREREREREREREREREREREREREREREREREREREREREREREREREREREREREQAFERERERERERERERERERERERERERERERERERERERERERERERERERERERERERERERERERERERERERERERERERERERERERERERERERERERERERERERERERERERERAAAREREREREREREREREREREREREREREREREREREREREREREREREREREREREREREREREREREREREREREREREREREREREREREREREREREREREREREREREREREREREBAhEREREREREREREREREREREREREREREREREREREREREREREREREREREREREREREREREREREREREREREREREREREREREREREREREREREREREREREREREREREREQAMERERERERERERERERERERERERERERERERERERERERERERERERERERERERERERERERERERERERERERERERERERERERERERERERERERERERERERERERERERERERAQEREREREREREREREREREREREREREREREREREREREREREREREREREREREREREREREREREREREREREREREREREREREREREREREREREREREREREREREREREREREREAABEREREREREREREREREREREREREREREREREREREREREREREREREREREREREREREREREREREREREREREREREREREREREREREREREREREREREREREREREREREREQICERERERERERERERERERERERERERERERERERERERERERERERERERERERERERERERERERERERERERERERERERERERERERERERERERERERERERERERERERERERERAAAREREREREREREREREREREREREREREREREREREREREREREREREREREREREREREREREREREREREREREREREREREREREREREREREREREREREREREREREREREREREBAREREREREREREREREREREREREREREREREREREREREREREREREREREREREREREREREREREREREREREREREREREREREREREREREREREREREREREREREREREREREQAAERERERERERERERERERERERERERERERERERERERERERERERERERERERERERERERERERERERERERERERERERERERERERERERERERERERERERERERERERERERERAQEREREREREREREREREREREREREREREREREREREREREREREREREREREREREREREREREREREREREREREREREREREREREREREREREREREREREREREREREREREREREAABEREREREREREREREREREREREREREREREREREREREREREREREREREREREREREREREREREREREREREREREREREREREREREREREREREREREREREREREREREREREQEBERERERERERERERERERERERERERERERERERERERERERERERERERERERERERERERERERERERERERERERERERERERERERERERERERERERERERERERERERERERERAAAREREREREREREREREREREREREREREREREREREREREREREREREREREREREREREREREREREREREREREREREREREREREREREREREREREREREREREREREREREREREBAREREREREREREREREREREREREREREREREREREREREREREREREREREREREREREREREREREREREREREREREREREREREREREREREREREREREREREREREREREREREQQLERERERERERERERERERERERERERERERERERERERERERERERERERERERERERERERERERERERERERERERERERERERERERERERERERERERERERERERERERERERERAQFGAAAAFAAAAAgAAABHRElDAwAAACIAAAAMAAAA/////yIAAAAMAAAA/////yUAAAAMAAAADQAAgCgAAAAMAAAAAwAAACIAAAAMAAAA/////yIAAAAMAAAA/v///ycAAAAYAAAAAwAAAAAAAAD///8AAAAAACUAAAAMAAAAAwAAAEwAAABkAAAAAAAAAGQAAAA/AQAAmwAAAAAAAABkAAAAQAEAADgAAAAhAPAAAAAAAAAAAAAAAIA/AAAAAAAAAAAAAIA/AAAAAAAAAAAAAAAAAAAAAAAAAAAAAAAAAAAAAAAAAAAlAAAADAAAAAAAAIAoAAAADAAAAAMAAAAnAAAAGAAAAAMAAAAAAAAA////AAAAAAAlAAAADAAAAAMAAABMAAAAZAAAAAsAAABkAAAANAEAAHMAAAALAAAAZAAAACoBAAAQAAAAIQDwAAAAAAAAAAAAAACAPwAAAAAAAAAAAACAPwAAAAAAAAAAAAAAAAAAAAAAAAAAAAAAAAAAAAAAAAAAJQAAAAwAAAAAAACAKAAAAAwAAAADAAAAUgAAAHABAAADAAAA8////wAAAAAAAAAAAAAAAJABAAAAAAABAAAAAHQAYQBoAG8AbQBhAAAAAAAAAAAAAAAAAAAAAAAAAAAAAAAAAAAAAAAAAAAAAAAAAAAAAAAAAAAAAAAAAAAAAAAAAP//AAAAAAAAAACMqyAAzB0dYwDhIAEXAAAEAQAAAAAEAAAIrCAAUR4dY/jFHSoWrSAAAAQAAAECAAAAAAAAYKsgAAz/IAAM/yAAvKsgAECRDXf0qwl3z6sJd7yrIABkAQAAAAAAAAAAAADZbjh12W44dVg2IAEACAAAAAIAAAAAAADkqyAAXpQ4dQAAAAAAAAAAFq0gAAcAAAAIrSAABwAAAAAAAAAAAAAACK0gABysIADTkzh1AAAAAAACAAAAACAABwAAAAitIAAHAAAAcFk8dQAAAAAAAAAACK0gAAcAAAAAdFYBSKwgABKTOHUAAAAAAAIAAAitIAAHAAAAZHYACAAAAAAlAAAADAAAAAMAAAAYAAAADAAAAAAAAAISAAAADAAAAAEAAAAeAAAAGAAAAAsAAABkAAAANQEAAHQAAAAlAAAADAAAAAMAAABUAAAAxAAAAAwAAABkAAAAhQAAAHMAAAABAAAAqwoNQgAADUIMAAAAZAAAABQAAABMAAAAAAAAAAAAAAAAAAAA//////////90AAAASgB1AGEAbgAgAFAAYQBiAGwAbwAgAFIAbwBkAHIA7QBnAHUAZQB6AAUAAAAHAAAABwAAAAcAAAAEAAAABwAAAAcAAAAHAAAAAwAAAAcAAAAEAAAACAAAAAcAAAAHAAAABQAAAAMAAAAHAAAABwAAAAcAAAAGAAAASwAAAEAAAAAwAAAABQAAACAAAAABAAAAAQAAABAAAAAAAAAAAAAAAEABAACgAAAAAAAAAAAAAABAAQAAoAAAACUAAAAMAAAAAgAAACcAAAAYAAAABAAAAAAAAAD///8AAAAAACUAAAAMAAAABAAAAEwAAABkAAAACwAAAHgAAAA0AQAAhwAAAAsAAAB4AAAAKgEAABAAAAAhAPAAAAAAAAAAAAAAAIA/AAAAAAAAAAAAAIA/AAAAAAAAAAAAAAAAAAAAAAAAAAAAAAAAAAAAAAAAAAAlAAAADAAAAAAAAIAoAAAADAAAAAQAAAAlAAAADAAAAAMAAAAYAAAADAAAAAAAAAISAAAADAAAAAEAAAAeAAAAGAAAAAsAAAB4AAAANQEAAIgAAAAlAAAADAAAAAMAAABUAAAAhAEAAAwAAAB4AAAAMQEAAIcAAAABAAAAqwoNQgAADUIMAAAAeAAAADQAAABMAAAAAAAAAAAAAAAAAAAA//////////+0AAAASgBlAGYAZQAgAFUAbgBpAGQAYQBkACAAZABlACAAVADpAGMAbgBpAGMAYQAgAEQAaQB2AGkAcwBpAPMAbgAgAGQAZQAgAEYAaQBzAGMAYQBsAGkAegBhAGMAaQDzAG4AIAAoAFMAKQAFAAAABwAAAAQAAAAHAAAABAAAAAgAAAAHAAAAAwAAAAcAAAAHAAAABwAAAAQAAAAHAAAABwAAAAQAAAAIAAAABwAAAAYAAAAHAAAAAwAAAAYAAAAHAAAABAAAAAgAAAADAAAABgAAAAMAAAAGAAAAAwAAAAcAAAAHAAAABAAAAAcAAAAHAAAABAAAAAcAAAADAAAABgAAAAYAAAAHAAAAAwAAAAMAAAAGAAAABwAAAAYAAAADAAAABwAAAAcAAAAEAAAABQAAAAgAAAAFAAAASwAAAEAAAAAwAAAABQAAACAAAAABAAAAAQAAABAAAAAAAAAAAAAAAEABAACgAAAAAAAAAAAAAABAAQAAoAAAACUAAAAMAAAAAgAAACcAAAAYAAAABAAAAAAAAAD///8AAAAAACUAAAAMAAAABAAAAEwAAABkAAAACwAAAIwAAAAVAQAAmwAAAAsAAACMAAAACwEAABAAAAAhAPAAAAAAAAAAAAAAAIA/AAAAAAAAAAAAAIA/AAAAAAAAAAAAAAAAAAAAAAAAAAAAAAAAAAAAAAAAAAAlAAAADAAAAAAAAIAoAAAADAAAAAQAAAAlAAAADAAAAAMAAAAYAAAADAAAAAAAAAISAAAADAAAAAEAAAAWAAAADAAAAAAAAABUAAAAUAEAAAwAAACMAAAAFAEAAJsAAAABAAAAqwoNQgAADUIMAAAAjAAAACsAAABMAAAABAAAAAsAAACMAAAAFgEAAJwAAACkAAAARgBpAHIAbQBhAGQAbwAgAHAAbwByADoAIABKAHUAYQBuACAAUABhAGIAbABvACAAUgBvAGQAcgDtAGcAdQBlAHoAIABGAGUAcgBuAOEAbgBkAGUAegB0AAcAAAADAAAABQAAAAsAAAAHAAAABwAAAAcAAAAEAAAABwAAAAcAAAAFAAAABQAAAAQAAAAFAAAABwAAAAcAAAAHAAAABAAAAAcAAAAHAAAABwAAAAMAAAAHAAAABAAAAAgAAAAHAAAABwAAAAUAAAADAAAABwAAAAcAAAAHAAAABgAAAAQAAAAHAAAABwAAAAUAAAAHAAAABwAAAAcAAAAHAAAABwAAAAYAAAAWAAAADAAAAAAAAAAlAAAADAAAAAIAAAAOAAAAFAAAAAAAAAAQAAAAFAAAAA==</Object>
  <Object Id="idInvalidSigLnImg">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hERQREREREREREREREREREREREREREREREREREREREREREREREREREREREREREREREREREREREREREREREREREREREREREREREQEBERERERERERERERERERERERERvvERERERERERERERERERERERERERERERERERERERERERERERERERERERERERERERERERERERERERERERERERERERERERERERAQERERERERERERERERERERERESHg4REREREREREREREREREREREREREREREREREREREREREREREREREREREREREREREREREREREREREREREREREREREREREREREBAREREREREREREREREREREREiEczBEREREREREREREREREREREREREREREREREREREREREREREREREREREREREREREREREREREREREREREREREREREREREREREQEBERERERERERERERERERERERESAMERERERERERERERERERERERERERERERERERERERERERERERERERERERERERERERERERERERERERERERERERERERERERERERAQERERERERERERERERERERERERIAAxEREREREREREREREREREREREREREREREREREREREREREREREREREREREREREREREREREREREREREREREREREREREREREREBARERERERERERERERERERERESEwACEREREREREREREREREREREREREREREREREREREREREREREREREREREREREREREREREREREREREREREREREREREREREREREQEBERERERERERERERERERERERETAOERERERERERERERERERERERERERERERERERERERERERERERERERERERERERERERERERERERERERERERERERERERERERERERAQEREREREREREREREREREREREhUA4REREREREREREREREREREREREREREREREREREREREREREREREREREREREREREREREREREREREREREREREREREREREREREREBARERERERERERERERERERERESGgDBEREREREREREREREREREREREREREREREREREREREREREREREREREREREREREREREREREREREREREREREREREREREREREREQEBERERERERERERERERERERERIfAOERERERERERERERERERERERERERERERERERERERERERERERERERERERERERERERERERERERERERERERERERERERERERERERAQERERERERERERERERERERERER/AwREREREREREREREREREREREREREREREREREREREREREREREREREREREREREREREREREREREREREREREREREREREREREREREBAREREREREREREREREREREREhHwDhEREREREREREREREREREREREREREREREREREREREREREREREREREREREREREREREREREREREREREREREREREREREREREREQEBEREREREREREREREREREREREfAOERERERERERERERERERERERERERERERERERERERERERERERERERERERERERERERERERERERERERERERERERERERERERERERAQERERERERERERERERERERERER8AwREREREREREREREREREREREREREREREREREREREREREREREREREREREREREREREREREREREREREREREREREREREREREREREBARERERERERERERERERERERERJgADEREREREREREREREREREREREREREREREREREREREREREREREREREREREREREREREREREREREREREREREREREREREREREREQEBERERIREREREhERERESERESEbAAMRERERERERERERERERERERERERERERERERERERERERERERERERERERERERERERERERERERERERERERERERERERERERERERAQESERER9qMRIhEREREhERIRERYAAhEREREREREREREREREREREREREREREREREREREREREREREREREREREREREREREREREREREREREREREREREREREREREREREBARESETkAAOdBEREREREiIRIRFQABEREREREREREREREREREREREREREREREREREREREREREREREREREREREREREREREREREREREREREREREREREREREREREREQEBEhEhoAAAAACEEjESIRERERESAAURERERERERERERERERERERERERERERERERERERERERERERERERERERERERERERERERERERERERERERERERERERERERERERAQERESLwAAAADMDaEiEREhERERIAChEREREREREREREREREREREREREREREREREREREREREREREREREREREREREREREREREREREREREREREREREREREREREREREBAREREk4ADMAAAAAIURERERIREwAPEREREREREREREREREREREREREREREREREREREREREREREREREREREREREREREREREREREREREREREREREREREREREREREQEBEhESEi/gAAwADAAAdRESERETAAYRERERERERERERERERERERERERERERERERERERERERERERERERERERERERERERERERERERERERERERERERERERERERERERAQERERERISWQAAAAAAwM56IRERHgDxEREREREREREREREREREREREREREREREREREREREREREREREREREREREREREREREREREREREREREREREREREREREREREREBARERERERERRwzAAAAAwAwIQREeAJERESESERERIRERESIREREhIhESEREREREREREREREREREREREREREREREREREREREREREREREREREREREREREREREREREQEBERERESERESOQAAzAwAAAwAminA4RERERERERERISERERIRIRERERERERERERERERERERERERERERERERERERERERERERERERERERERERERERERERERERERERAQERERERERIhEROAAAwAgAwMAAAA7RESERIhERERERESESERERIhISERISEREREREREREREREREREREREREREREREREREREREREREREREREREREREREREREREREBARERERERERESIhSMAAALOODAAMAAdREREREiERIREREREl+LMRERESEREREREREREREREREREREREREREREREREREREREREREREREREREREREREREREREREREQEBERERERIRERERIhXQDADWFPkAAAwAyFIRIREhERISEREXAMwAsxEhEhERERIRERERESESERERERERERERERERERERERERERERERERERERERERERERERERERERAQEREREREREiISIRIRJwDAAG+QAAAMAADJdTERIREREREXwAAAwAgxEhEREREREREREREREREREREREREREREREREREREREREREREREREREREREREREREREREREBAREREREhERERIRERIRKMDAAAzAAMAAwADAyfQhEhERES4AAAAMwA6hERERERERERESEREREREREREREREREREREREREREREREREREREREREREREREREREREREQEBEREREREiERIREiESIRLgDAAADAAAAAAAAAwA21IRIRHwDMAAAAwAyRIRERERERERERERERERERERERERERERERERERERERERERERERERERERERERERERERERAQERERERERERERERERESEhYMAADAAAAAAAwADAAMAJ8RIRUMAADADAAACTESERERERERIRphERESEREREREhEhEREREhEREREREREREREREREREREREREREREREBARERERERERERERERERESFOAAAAAAAMAMAAAADAAMAA6WMTkA0ApcAAwMDUERIhERERIvAMxxEhIRERERERERERERERESEREREREREREREREREREREREREREREQEBEREREREREREREREREhIRbAAMAODyWMAADMAMAADAAAAOcXAADoJdAAAOCUERERESEXAMDA6RERERERERERERIRIRERERERERERERERERERERERERERERERERAQEREREREREREREREREREhEVDADADAkxEbwAAAAAAAAMwAwAwAwAzFFZAAAADUIRIhERAAAAAMCBIhEREREREREREREREREREREREREREREREREREREREREREREBAREREREREREREREREREREhGgAAwMDA8SIU0MAMAAAAAADADAAMAMCRE/AA4ACEEREhEA4AAMwAARERERERIRIRERERIREREREREREREREREREREREREREREREQEBERERERERERERERERESERIRLgAOAAwJISUAwAwAwMAAwADAAAAAAAChIqAADADqIREZAAAAAAwAIRERERERERERERERERERERERERERERERERERERERERERERAQEREREREREREREREREhERESEygAAAwAAHKQDAAAAAAAAADA/gAADMDA6PQUgADADWISFgAAAA4AAREREREREREREREREREREREREREREREREREREREREREREREBARERERERERERERERERIRIRERIV4MAAAAAMAADADJ4AAAwADTH4AADMAAwMlq3AAADLISSQwAAHtREREREREREREREREREREREREREREREREREREREREREREREQEBERERERERERERERERERERERIRHQAADAAAAMAAAAC6gADADAyxESp+AADAAAAMAADAwIQRUMAACBIREhEREhERFMxRERISERESERERERERERERERERERERERERAQERERERERERERERERERERERESEWAAwADAwAAAAAwMAH+cAAAA6zERFsAAwAAAwAwAAAzNoR/AwA4RIREjEREhFMDAURMREREREREhESEREREREREREREREREREBARERERERERERERERERERERERESQABwDAAADAAAAAAADM3uAAAADIUhGAAOAMAAAADOAAAO8SAMAAUREREiEREpAMCRESERERIiEREREREREREREREREREREREQEBERERERERERERERERERERERIRGgAEPgwMAAAAAAAMwAAM7AAMwMAMcxXAAADkbAAAAADAAA5wDAAHISEhESERnAAA0RIREREREREREhERERERERERERERERERAQEREREREREREREREREREREREhEWAAQSbADAAAAAzAAAAADADAAAAADA2i4MwAxhNfDAwAAAwAAA4AzqEhESEUHwAOACIRERESIRIREREREREREREREREREREREBARERERERERERERERERERERERIRTABxES8AAAwAAADAAMwAAADADMwAAODgAMAA2hQAAMAAAADAAAwAAMyIijQRJnAMERIRERERERIiIREREREREREREREREREQEBEREREREREREREREREREREREhIQDLEREU3AAMAMwADAAAwAAAAAAMAADADAAMAMmQDMAMwAAADAwMAAAAzAAAAIece1paZqUhERERERERERERERERERERERERAQEREREREREREREREREREREREhEhAAgRISEa0AAAAAAAAAAADADAAAAAwAwAAAAMAMAAAMAMAMAAwMAAAAwAAADAwADAAAAAAADJv6IREREREREREREREREREREBBhEREhERERERIRESEREREREhEhHQDRESESEbAAAAAAAAAAAAAAAAAAAAAAAMAAAAwAAAAAAAwAAAAMAAAAvgAAAAAAwAAAAAAAAADpgSEREREREREREREREREQEBERMRESESIRERIREhERERERESEZwMERIREyE3AAAMAPWJl6JLAAAAAADeAAAAAAAAAAAAwAAADocADsDAABEUZpmYneAAAADtiImIhyIRERERERERERERERERAAERESESESEREREhESERERERESERgMAREREhEhGuAAwAwxESEREUfgAMAGGtAAAAAAAAAAAADAAA6avgDADAchEREREREhERIRERESISEREREREREREREREREREBARIRMREROpxzERERERERERERERHwABERERIhERKgwAAMMhEiEiERO+ANMSFHAAAAAAAAAAAAAAAAyFsAAAwBESIREiERIREREhEREREREhESEREREREREREREQEBESISV5wA4A5BESERERERERERIWAAISERIREiESKQAAAEEREhERERMzMRERJHwAAAAAAAAAAAAMwABivgDGESERERERERIRERERESERERERERERERERERERERAQEREhgAAAAAAKIRIRIRERERERERUABRESERIRESESaQzMCEESEiIiERERIhIREm0AAAAAAAAAAAAAAACyJ/EhERIRIRERERIhIRERERERESEREREREREREREREBARERQAwAwADNMhERERERERERESEwwPERESESERESESoAAAzyEREREREhEREhIhEqgMAAwAAADMAAAOAAzzESESERESEhIRERERISEREREREREREREREREREREQEBESGAwMAOtTEREhEhERERERIRIRwAghEhEhESIRESEoDAwAxhERERERIRESEREREU0AAADAAAAADAAADA3xEiESERERIRESESEREREhIRERERERERERERERERAQESEfAADABzERERERIREiESEREhHQDRIhERIREREhEhEAAADA5RERIRESERERERERETMRN8AAAAAAAAwAAAyhERESEhEREREREREREREREREREREREREREREREBASEUEwwAAAyVESERERERESERESEXwAERERERISEiERIQANgADA0hIhEREREREREREREREhFnwAAMDMDAAAAA5RIhERMREREREREREREREREREREREREREREREQEBESESHQAMAMDPERESESERERIREScAAxEhEREhERESESAMgfwAAA0hEhIiEhERERERIRERERE7AMAAAAGpAAAAgxIRIRIRERERERERERERERERERERERERERERAQESEiExrgwAwMDNYxERERESERERFQwKIREhIRERIRISUAzyEv4MAAkhERESIREREREREhESMRE7wMAMCDJNDAAAcREhEREREREREREREREREREREREREREREREBAREhEhERsAAAAAwMjyIRIhEREhISAA8REhEREhESEUkAABEhInAMAAghIyESERERERERERERESEvAAAACSKwDADMQRIhEREREREREREREREREREREREREREREQEBERISEiERNwAMAAAADnpEMSEREREABxEREiIREhGsAMANERIREXAMAAgxESERERERIRERIiEhEjEUDAwMCyGgAAAHERERERERERERERERERERERERERERERERAQISEREREhERNpAAAAwAAADbUyIREcAJMRERERFKnADMAMISEhIxJODAwMsxERERERERIhEREREhESEXAAAACxOwDADDEREREREREREREREREREREREREREREREBARESERERESEREqkAAMAAAAwMwOzOwAD1I0RPjMDAAAAIISERIRESGuAMAM8xERERERERIRESIREhEhI3DAAAySXADMCxEREREREREREREREREREREREREREREQIBEREREREREREhERqMAAAAAAAAAAAAAAwAAAAADAAACVERERIRESERJMAAANoRISERESEREREREREREhFbAAAA0SkAAMkRERESERERERERERERERERERERERERAQEREREREREREREiERJGjsAAAAAAAAAAAAAAzAAAAMdBEREREREhEREiFdDMDAYRISEhESEhEREREREhIRIoAMDRIawMAAMiEhEREREREREREREREREREREREREBAhERERERERERERERERERJK+d7AAAAMAAwAAAANhkERIiEREREREREREhFcAAwJoRERERERIRERERIREhESGgDlETEpAADFIRIREREREREREREREREREREREREQEBERERERERERESERISESIRESIRE6ZsAAiM2fVCERESEREREhERIRESERIhFuzMAAIREhERERERERERERESESESEhEhFgAAzxEhERERERERERERERERERERERERAQERERERERERERERERERERESERIhER4A0REREhERIREiERIRERERERERERExKAAADOUREiIRERERERIhERERESESERIRXgwAYhEREREREREREREREREREREREREBARERERERERERERERIiESIhEiERESGQACEREhERIRERERERERIRERERIRIhEhK+AADM8hERIRERERERESEREhIREiESERsAAGEhEREREREREREREREREREREREQECEREREREREREREhERERERERERIREZAMMSEREREREiEiERERERESEREREREhEhIwwAAMmhEREREREhERESIRERERISESE7DAAxERERERERERERERERERERERERAQERERERERERERERERERERERERERERvABhERESERIREREhERERERERIRESIRIRISH9AADAyxERERERESERESEhEhEhERERGADGEREREREREREREREREREREREREBARERERERERERERERERERERERERERJgDGIRERERERERERERERERERERERERERERERJOAAAA6xEiERERESERERERERESERIS4MAREREREREREREREREREREREREQEBEREREREREREREREREREREREREREaAAghEREREREREREREREREREREREREREREhESGpwAAACDERERERERIRERESERERERGsAGERERERERERERERERERERERERAQERERERERERERERERERERERERERERIMChERERERERERERERERERERERERERESEREREhFL4AAMDLIRESERIRERIRESERIhEhAOkREREREREREREREREREREREREBARERERERERERERERERERERERERERJQAGEhEREREREREREREREREREREREREREREhERERE/kAAMANtRERERIhERERERERIRGACRIREREREREREREREREREREREQEBEREREREREREREREREREREREREREXDA8REREREREREREREREREREREREREREREREhERIRIh8AwAwADrMREREiISERIhESEQwLERERERERERERERERERERERERAQERERERERERERERERERERERERERESoAxDIRERERERERERERERERERERERERERERERESERERIhWcAADAAO71IRERERERERJdAAUREREREREREREREREREREREREBAREREREREREREREREREREREREREREW1RERERERERERERERERERERERERERERERERERERERESESRpAAAMAADOm1ERERESWAwA0REREREREREREREREREREREREQEBERERERERERERERERERERERERERERIRIRERERERERERERERERERERERERERERERERERERESEiEREVfgAAwAAAAA2NwAAAAABSERERERERERERERERERERERERAg8RERERERERERERERERERERERERERERERERERERERERERERERERERERERERERERERERERERERERERIRO97AAAAAAAwAAAwAyhEREREREREREREREREREREREREBARERERERERERERERERERERERERERERERERERERERERERERERERERERERERERERERERERERERERERESESIhOrnAAAAAAAAAsxEhEREREREREREREREREREREREQAMERERERERERERERERERERERERERERERERERERERERERERERERERERERERERERERERERERERERERERIRERERETRVZ4mIilERIhERERERERERERERERERERERERAQERERERERERERERERERERERERERERERERERERERERERERERERERERERERERERERERERERERERERESERESISEhESESERESEjIRIREREREREREREREREREREREREMABERERERERERERERERERERERERERERERERERERERERERERERERERERERERERERERERERERERERERERERERERERERERIiERESEREREREREREREREREREREREREQEBERERERERERERERERERERERERERERERERERERERERERERERERERERERERERERERERERERERERERERESESERERIhESIREiIhERERERERERERERERERERERERERAQEREREREREREREREREREREREREREREREREREREREREREREREREREREREREREREREREREREREREREREREREREhERERERERERI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BERERERERERERERERERERERERERERERERERERERERERERERERERERERERERERERERERERERERERERERERERERERERERERERERERERERERERERERERERERERERAQEREREREREREREREREREREREREREREREREREREREREREREREREREREREREREREREREREREREREREREREREREREREREREREREREREREREREREREREREREREREREBAREREREREREREREREREREREREREREREREREREREREREREREREREREREREREREREREREREREREREREREREREREREREREREREREREREREREREREREREREREREREQEEERERERERERERERERERERERERERERERERERERERERERERERERERERERERERERERERERERERERERERERERERERERERERERERERERERERERERERERERERERERERAAAREREREREREREREREREREREREREREREREREREREREREREREREREREREREREREREREREREREREREREREREREREREREREREREREREREREREREREREREREREREREABREREREREREREREREREREREREREREREREREREREREREREREREREREREREREREREREREREREREREREREREREREREREREREREREREREREREREREREREREREREREQAAERERERERERERERERERERERERERERERERERERERERERERERERERERERERERERERERERERERERERERERERERERERERERERERERERERERERERERERERERERERERAQIREREREREREREREREREREREREREREREREREREREREREREREREREREREREREREREREREREREREREREREREREREREREREREREREREREREREREREREREREREREREADBEREREREREREREREREREREREREREREREREREREREREREREREREREREREREREREREREREREREREREREREREREREREREREREREREREREREREREREREREREREREQEBERERERERERERERERERERERERERERERERERERERERERERERERERERERERERERERERERERERERERERERERERERERERERERERERERERERERERERERERERERERERAAARERERERERERERERERERERERERERERERERERERERERERERERERERERERERERERERERERERERERERERERERERERERERERERERERERERERERERERERERERERERECAhEREREREREREREREREREREREREREREREREREREREREREREREREREREREREREREREREREREREREREREREREREREREREREREREREREREREREREREREREREREREQAAERERERERERERERERERERERERERERERERERERERERERERERERERERERERERERERERERERERERERERERERERERERERERERERERERERERERERERERERERERERERAQEREREREREREREREREREREREREREREREREREREREREREREREREREREREREREREREREREREREREREREREREREREREREREREREREREREREREREREREREREREREREAABEREREREREREREREREREREREREREREREREREREREREREREREREREREREREREREREREREREREREREREREREREREREREREREREREREREREREREREREREREREREQEBERERERERERERERERERERERERERERERERERERERERERERERERERERERERERERERERERERERERERERERERERERERERERERERERERERERERERERERERERERERERAAAREREREREREREREREREREREREREREREREREREREREREREREREREREREREREREREREREREREREREREREREREREREREREREREREREREREREREREREREREREREREBAREREREREREREREREREREREREREREREREREREREREREREREREREREREREREREREREREREREREREREREREREREREREREREREREREREREREREREREREREREREREQAAERERERERERERERERERERERERERERERERERERERERERERERERERERERERERERERERERERERERERERERERERERERERERERERERERERERERERERERERERERERERAQEREREREREREREREREREREREREREREREREREREREREREREREREREREREREREREREREREREREREREREREREREREREREREREREREREREREREREREREREREREREREECxEREREREREREREREREREREREREREREREREREREREREREREREREREREREREREREREREREREREREREREREREREREREREREREREREREREREREREREREREREREREQEBRgAAABQAAAAIAAAAR0RJQwMAAAAiAAAADAAAAP////8iAAAADAAAAP////8lAAAADAAAAA0AAIAoAAAADAAAAAQAAAAiAAAADAAAAP////8iAAAADAAAAP7///8nAAAAGAAAAAQAAAAAAAAA////AAAAAAAlAAAADAAAAAQAAABMAAAAZAAAAAAAAABkAAAAPwEAAJsAAAAAAAAAZAAAAEABAAA4AAAAIQDwAAAAAAAAAAAAAACAPwAAAAAAAAAAAACAPwAAAAAAAAAAAAAAAAAAAAAAAAAAAAAAAAAAAAAAAAAAJQAAAAwAAAAAAACAKAAAAAwAAAAEAAAAJwAAABgAAAAEAAAAAAAAAP///wAAAAAAJQAAAAwAAAAEAAAATAAAAGQAAAALAAAAZAAAADQBAABzAAAACwAAAGQAAAAqAQAAEAAAACEA8AAAAAAAAAAAAAAAgD8AAAAAAAAAAAAAgD8AAAAAAAAAAAAAAAAAAAAAAAAAAAAAAAAAAAAAAAAAACUAAAAMAAAAAAAAgCgAAAAMAAAABAAAACUAAAAMAAAAAQAAABgAAAAMAAAAAAAAAhIAAAAMAAAAAQAAAB4AAAAYAAAACwAAAGQAAAA1AQAAdAAAACUAAAAMAAAAAQAAAFQAAADEAAAADAAAAGQAAACFAAAAcwAAAAEAAACrCg1CAAANQgwAAABkAAAAFAAAAEwAAAAAAAAAAAAAAAAAAAD//////////3QAAABKAHUAYQBuACAAUABhAGIAbABvACAAUgBvAGQAcgDtAGcAdQBlAHoABQAAAAcAAAAHAAAABwAAAAQAAAAHAAAABwAAAAcAAAADAAAABwAAAAQAAAAIAAAABwAAAAcAAAAFAAAAAwAAAAcAAAAHAAAABwAAAAYAAABLAAAAQAAAADAAAAAFAAAAIAAAAAEAAAABAAAAEAAAAAAAAAAAAAAAQAEAAKAAAAAAAAAAAAAAAEABAACgAAAAJQAAAAwAAAACAAAAJwAAABgAAAAEAAAAAAAAAP///wAAAAAAJQAAAAwAAAAEAAAATAAAAGQAAAALAAAAeAAAADQBAACHAAAACwAAAHgAAAAqAQAAEAAAACEA8AAAAAAAAAAAAAAAgD8AAAAAAAAAAAAAgD8AAAAAAAAAAAAAAAAAAAAAAAAAAAAAAAAAAAAAAAAAACUAAAAMAAAAAAAAgCgAAAAMAAAABAAAACUAAAAMAAAAAQAAABgAAAAMAAAAAAAAAhIAAAAMAAAAAQAAAB4AAAAYAAAACwAAAHgAAAA1AQAAiAAAACUAAAAMAAAAAQAAAFQAAACEAQAADAAAAHgAAAAxAQAAhwAAAAEAAACrCg1CAAANQgwAAAB4AAAANAAAAEwAAAAAAAAAAAAAAAAAAAD//////////7QAAABKAGUAZgBlACAAVQBuAGkAZABhAGQAIABkAGUAIABUAOkAYwBuAGkAYwBhACAARABpAHYAaQBzAGkA8wBuACAAZABlACAARgBpAHMAYwBhAGwAaQB6AGEAYwBpAPMAbgAgACgAUwApAAUAAAAHAAAABAAAAAcAAAAEAAAACAAAAAcAAAADAAAABwAAAAcAAAAHAAAABAAAAAcAAAAHAAAABAAAAAgAAAAHAAAABgAAAAcAAAADAAAABgAAAAcAAAAEAAAACAAAAAMAAAAGAAAAAwAAAAYAAAADAAAABwAAAAcAAAAEAAAABwAAAAcAAAAEAAAABwAAAAMAAAAGAAAABgAAAAcAAAADAAAAAwAAAAYAAAAHAAAABgAAAAMAAAAHAAAABwAAAAQAAAAFAAAACAAAAAUAAABLAAAAQAAAADAAAAAFAAAAIAAAAAEAAAABAAAAEAAAAAAAAAAAAAAAQAEAAKAAAAAAAAAAAAAAAEABAACgAAAAJQAAAAwAAAACAAAAJwAAABgAAAAEAAAAAAAAAP///wAAAAAAJQAAAAwAAAAEAAAATAAAAGQAAAALAAAAjAAAABUBAACbAAAACwAAAIwAAAALAQAAEAAAACEA8AAAAAAAAAAAAAAAgD8AAAAAAAAAAAAAgD8AAAAAAAAAAAAAAAAAAAAAAAAAAAAAAAAAAAAAAAAAACUAAAAMAAAAAAAAgCgAAAAMAAAABAAAACUAAAAMAAAAAQAAABgAAAAMAAAAAAAAAhIAAAAMAAAAAQAAABYAAAAMAAAAAAAAAFQAAABQAQAADAAAAIwAAAAUAQAAmwAAAAEAAACrCg1CAAANQgwAAACMAAAAKwAAAEwAAAAEAAAACwAAAIwAAAAWAQAAnAAAAKQAAABGAGkAcgBtAGEAZABvACAAcABvAHIAOgAgAEoAdQBhAG4AIABQAGEAYgBsAG8AIABSAG8AZAByAO0AZwB1AGUAegAgAEYAZQByAG4A4QBuAGQAZQB6AAAABwAAAAMAAAAFAAAACwAAAAcAAAAHAAAABwAAAAQAAAAHAAAABwAAAAUAAAAFAAAABAAAAAUAAAAHAAAABwAAAAcAAAAEAAAABwAAAAcAAAAHAAAAAwAAAAcAAAAEAAAACAAAAAcAAAAHAAAABQAAAAMAAAAHAAAABwAAAAcAAAAGAAAABAAAAAcAAAAHAAAABQAAAAcAAAAHAAAABwAAAAcAAAAHAAAABgAAABYAAAAMAAAAAAAAACUAAAAMAAAAAgAAAA4AAAAUAAAAAAAAABAAAAAUAAAA</Object>
</Signature>
</file>

<file path=_xmlsignatures/sig2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URI="#idPackageObject" Type="http://www.w3.org/2000/09/xmldsig#Object">
      <DigestMethod Algorithm="http://www.w3.org/2000/09/xmldsig#sha1"/>
      <DigestValue>dRaSYd1kPkwKOM2QCEc8PHZ3wuE=</DigestValue>
    </Reference>
    <Reference URI="#idOfficeObject" Type="http://www.w3.org/2000/09/xmldsig#Object">
      <DigestMethod Algorithm="http://www.w3.org/2000/09/xmldsig#sha1"/>
      <DigestValue>M0+rPmuYcggCCHfGklxGd4BvRq8=</DigestValue>
    </Reference>
    <Reference URI="#idSignedProperties" Type="http://uri.etsi.org/01903#SignedProperties">
      <Transforms>
        <Transform Algorithm="http://www.w3.org/TR/2001/REC-xml-c14n-20010315"/>
      </Transforms>
      <DigestMethod Algorithm="http://www.w3.org/2000/09/xmldsig#sha1"/>
      <DigestValue>qP/2i8gjKlN0i628aj/Q5m7BBHQ=</DigestValue>
    </Reference>
    <Reference URI="#idValidSigLnImg" Type="http://www.w3.org/2000/09/xmldsig#Object">
      <DigestMethod Algorithm="http://www.w3.org/2000/09/xmldsig#sha1"/>
      <DigestValue>OEiZxEVYdGioTTD/mwnM4cOu+Ag=</DigestValue>
    </Reference>
    <Reference URI="#idInvalidSigLnImg" Type="http://www.w3.org/2000/09/xmldsig#Object">
      <DigestMethod Algorithm="http://www.w3.org/2000/09/xmldsig#sha1"/>
      <DigestValue>jXbJYyzqXR1+VPozQgaaWrRf+O4=</DigestValue>
    </Reference>
  </SignedInfo>
  <SignatureValue>DzyLDheK/hvAopYv+0jvGiBe74ekpI1m2r11Dr5aIdjZDEQaCla1+f0amZQdM2lvJ8ApF/fZwmOT
VH9HpM6fvTQEYT/mCNG2swWlNcqGHqueD9XIFlhyvgEJYM7Z1wPu2EKi0qwuzeVOFRu7hA/40QJ5
RupdW21oBAQiobwhdlh13twdMRxLKbd4ryV7JbYTGXSKh6jVGRXBvdjG9/WdslIq3qYt+jCQU6bR
XdcpPkFGF8nCk0wGkX/9zftN01Zm/7khp5iJQ0feLPrgpf4WRF/E0DVr25kYGqgULK0OepOrg/G/
SjQqmhO28IMJT9amydYTFfbxbeeH257epIcv2Q==</SignatureValue>
  <KeyInfo>
    <X509Data>
      <X509Certificate>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</X509Certificate>
    </X509Data>
  </KeyInfo>
  <Object xmlns:mdssi="http://schemas.openxmlformats.org/package/2006/digital-signature" Id="idPackageObject">
    <Manifest>
      <Reference URI="/word/stylesWithEffects.xml?ContentType=application/vnd.ms-word.stylesWithEffects+xml">
        <DigestMethod Algorithm="http://www.w3.org/2000/09/xmldsig#sha1"/>
        <DigestValue>88zvfymh9BaXR6VQiuor2aGBycg=</DigestValue>
      </Reference>
      <Reference URI="/word/media/image17.jpg?ContentType=image/jpeg">
        <DigestMethod Algorithm="http://www.w3.org/2000/09/xmldsig#sha1"/>
        <DigestValue>P5gPoWJQ965O863ziuEzf9JIuh4=</DigestValue>
      </Reference>
      <Reference URI="/word/theme/theme1.xml?ContentType=application/vnd.openxmlformats-officedocument.theme+xml">
        <DigestMethod Algorithm="http://www.w3.org/2000/09/xmldsig#sha1"/>
        <DigestValue>Q8pihT3NxsPLwi5b/n6WOfsNII0=</DigestValue>
      </Reference>
      <Reference URI="/word/media/image2.emf?ContentType=image/x-emf">
        <DigestMethod Algorithm="http://www.w3.org/2000/09/xmldsig#sha1"/>
        <DigestValue>qUylUvUygOfhTtPugUb+KMxKtXU=</DigestValue>
      </Reference>
      <Reference URI="/word/media/image1.png?ContentType=image/png">
        <DigestMethod Algorithm="http://www.w3.org/2000/09/xmldsig#sha1"/>
        <DigestValue>ANmk6u4gQNJt/f+L+Qr+UdY4DbU=</DigestValue>
      </Reference>
      <Reference URI="/word/media/image5.wmf?ContentType=image/x-wmf">
        <DigestMethod Algorithm="http://www.w3.org/2000/09/xmldsig#sha1"/>
        <DigestValue>igzYYS3CWYB0xNJmgLUej+3D4bI=</DigestValue>
      </Reference>
      <Reference URI="/word/media/image8.jpg?ContentType=image/jpeg">
        <DigestMethod Algorithm="http://www.w3.org/2000/09/xmldsig#sha1"/>
        <DigestValue>aX0OiLCOSVSo4bNroteovBIY4E0=</DigestValue>
      </Reference>
      <Reference URI="/word/media/image3.emf?ContentType=image/x-emf">
        <DigestMethod Algorithm="http://www.w3.org/2000/09/xmldsig#sha1"/>
        <DigestValue>kxPZ+rwDo3o9bbmA3J065kWrkDs=</DigestValue>
      </Reference>
      <Reference URI="/word/media/image16.jpg?ContentType=image/jpeg">
        <DigestMethod Algorithm="http://www.w3.org/2000/09/xmldsig#sha1"/>
        <DigestValue>V6ML+RmR+YFYo2azaW+yJa55iS0=</DigestValue>
      </Reference>
      <Reference URI="/word/media/image15.emf?ContentType=image/x-emf">
        <DigestMethod Algorithm="http://www.w3.org/2000/09/xmldsig#sha1"/>
        <DigestValue>xbMj/GujyWbvlfNl98CtRKS9gks=</DigestValue>
      </Reference>
      <Reference URI="/word/webSettings.xml?ContentType=application/vnd.openxmlformats-officedocument.wordprocessingml.webSettings+xml">
        <DigestMethod Algorithm="http://www.w3.org/2000/09/xmldsig#sha1"/>
        <DigestValue>xw9eitq9dLToQTlp0YGRFeluSrE=</DigestValue>
      </Reference>
      <Reference URI="/word/fontTable.xml?ContentType=application/vnd.openxmlformats-officedocument.wordprocessingml.fontTable+xml">
        <DigestMethod Algorithm="http://www.w3.org/2000/09/xmldsig#sha1"/>
        <DigestValue>ChqmsMMs+nBMzw1epAbCit0ceQ0=</DigestValue>
      </Reference>
      <Reference URI="/word/numbering.xml?ContentType=application/vnd.openxmlformats-officedocument.wordprocessingml.numbering+xml">
        <DigestMethod Algorithm="http://www.w3.org/2000/09/xmldsig#sha1"/>
        <DigestValue>tO+wML2221By59bUhh1feFqKX9Y=</DigestValue>
      </Reference>
      <Reference URI="/word/settings.xml?ContentType=application/vnd.openxmlformats-officedocument.wordprocessingml.settings+xml">
        <DigestMethod Algorithm="http://www.w3.org/2000/09/xmldsig#sha1"/>
        <DigestValue>e6RqVAlzK/KNO+4PYAc4DMRk0Rg=</DigestValue>
      </Reference>
      <Reference URI="/word/media/image14.emf?ContentType=image/x-emf">
        <DigestMethod Algorithm="http://www.w3.org/2000/09/xmldsig#sha1"/>
        <DigestValue>aCoX0fX2VVXuCYY+qUntWrasbfA=</DigestValue>
      </Reference>
      <Reference URI="/word/media/image13.emf?ContentType=image/x-emf">
        <DigestMethod Algorithm="http://www.w3.org/2000/09/xmldsig#sha1"/>
        <DigestValue>vg4eS09yifyRv8zoGkho+dtBIjY=</DigestValue>
      </Reference>
      <Reference URI="/word/styles.xml?ContentType=application/vnd.openxmlformats-officedocument.wordprocessingml.styles+xml">
        <DigestMethod Algorithm="http://www.w3.org/2000/09/xmldsig#sha1"/>
        <DigestValue>6coHudH6Hj8KNusQ9n2F182UBYA=</DigestValue>
      </Reference>
      <Reference URI="/word/media/image9.png?ContentType=image/png">
        <DigestMethod Algorithm="http://www.w3.org/2000/09/xmldsig#sha1"/>
        <DigestValue>7dBziL0OVPV06rKzD1yFFflbX/A=</DigestValue>
      </Reference>
      <Reference URI="/word/media/image11.jpg?ContentType=image/jpeg">
        <DigestMethod Algorithm="http://www.w3.org/2000/09/xmldsig#sha1"/>
        <DigestValue>5vE3AD9mkRBS+xZxxtxdPwX5IS4=</DigestValue>
      </Reference>
      <Reference URI="/word/footer1.xml?ContentType=application/vnd.openxmlformats-officedocument.wordprocessingml.footer+xml">
        <DigestMethod Algorithm="http://www.w3.org/2000/09/xmldsig#sha1"/>
        <DigestValue>m33GUpyqmZ1XFsimX4GpUt2FfaE=</DigestValue>
      </Reference>
      <Reference URI="/word/endnotes.xml?ContentType=application/vnd.openxmlformats-officedocument.wordprocessingml.endnotes+xml">
        <DigestMethod Algorithm="http://www.w3.org/2000/09/xmldsig#sha1"/>
        <DigestValue>8Z7vQvFvlwvOfO7S0/BUZnaBlz8=</DigestValue>
      </Reference>
      <Reference URI="/word/footnotes.xml?ContentType=application/vnd.openxmlformats-officedocument.wordprocessingml.footnotes+xml">
        <DigestMethod Algorithm="http://www.w3.org/2000/09/xmldsig#sha1"/>
        <DigestValue>Tzr9rX2vl1qDh23o810MAbTJjRk=</DigestValue>
      </Reference>
      <Reference URI="/word/document.xml?ContentType=application/vnd.openxmlformats-officedocument.wordprocessingml.document.main+xml">
        <DigestMethod Algorithm="http://www.w3.org/2000/09/xmldsig#sha1"/>
        <DigestValue>2gShgqCyVVOAMdGBEiKdxQxUkPY=</DigestValue>
      </Reference>
      <Reference URI="/word/media/image10.jpg?ContentType=image/jpeg">
        <DigestMethod Algorithm="http://www.w3.org/2000/09/xmldsig#sha1"/>
        <DigestValue>pDFJj5qnlUjDd28QXsfydjoQCyw=</DigestValue>
      </Reference>
      <Reference URI="/word/header1.xml?ContentType=application/vnd.openxmlformats-officedocument.wordprocessingml.header+xml">
        <DigestMethod Algorithm="http://www.w3.org/2000/09/xmldsig#sha1"/>
        <DigestValue>txXmYMA50sv3htMeHvf7d9vinr4=</DigestValue>
      </Reference>
      <Reference URI="/word/footer2.xml?ContentType=application/vnd.openxmlformats-officedocument.wordprocessingml.footer+xml">
        <DigestMethod Algorithm="http://www.w3.org/2000/09/xmldsig#sha1"/>
        <DigestValue>yru6Rl3QGvFwyFzKVH/5mz6PGDA=</DigestValue>
      </Reference>
      <Reference URI="/word/media/image4.png?ContentType=image/png">
        <DigestMethod Algorithm="http://www.w3.org/2000/09/xmldsig#sha1"/>
        <DigestValue>MCcQhOiZF1nEA6a6y9K0YtRwkUw=</DigestValue>
      </Reference>
      <Reference URI="/word/media/image7.jpg?ContentType=image/jpeg">
        <DigestMethod Algorithm="http://www.w3.org/2000/09/xmldsig#sha1"/>
        <DigestValue>s6cJdvJeXWPnGbK67R2PxjZkHoA=</DigestValue>
      </Reference>
      <Reference URI="/word/media/image12.jpg?ContentType=image/jpeg">
        <DigestMethod Algorithm="http://www.w3.org/2000/09/xmldsig#sha1"/>
        <DigestValue>6E/n3mhwdSV/ep7O22ePUPebqog=</DigestValue>
      </Reference>
      <Reference URI="/word/media/image6.jpg?ContentType=image/jpeg">
        <DigestMethod Algorithm="http://www.w3.org/2000/09/xmldsig#sha1"/>
        <DigestValue>VRLomHyK7ieFYeU0QquWXd7C02w=</DigestValue>
      </Reference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header1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nq0JRkvCy/qAa1ApQaxdlYXgqFM=</DigestValue>
      </Reference>
      <Reference URI="/word/_rels/settings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Bt78AFcWZng7DX1UKtFIq+8LGxw=</DigestValue>
      </Reference>
      <Reference URI="/word/_rels/footer1.xml.rels?ContentType=application/vnd.openxmlformats-package.relationships+xml">
        <Transforms>
          <Transform Algorithm="http://schemas.openxmlformats.org/package/2006/RelationshipTransform">
            <mdssi:RelationshipReference SourceId="rId2"/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CmxoerVzFISeWGSDYvgMKeCQ05g=</DigestValue>
      </Reference>
      <Reference URI="/word/_rels/footer2.xml.rels?ContentType=application/vnd.openxmlformats-package.relationships+xml">
        <Transforms>
          <Transform Algorithm="http://schemas.openxmlformats.org/package/2006/RelationshipTransform">
            <mdssi:RelationshipReference SourceId="rId2"/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CmxoerVzFISeWGSDYvgMKeCQ05g=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26"/>
            <mdssi:RelationshipReference SourceId="rId21"/>
            <mdssi:RelationshipReference SourceId="rId7"/>
            <mdssi:RelationshipReference SourceId="rId12"/>
            <mdssi:RelationshipReference SourceId="rId17"/>
            <mdssi:RelationshipReference SourceId="rId25"/>
            <mdssi:RelationshipReference SourceId="rId33"/>
            <mdssi:RelationshipReference SourceId="rId16"/>
            <mdssi:RelationshipReference SourceId="rId20"/>
            <mdssi:RelationshipReference SourceId="rId29"/>
            <mdssi:RelationshipReference SourceId="rId6"/>
            <mdssi:RelationshipReference SourceId="rId11"/>
            <mdssi:RelationshipReference SourceId="rId24"/>
            <mdssi:RelationshipReference SourceId="rId32"/>
            <mdssi:RelationshipReference SourceId="rId15"/>
            <mdssi:RelationshipReference SourceId="rId23"/>
            <mdssi:RelationshipReference SourceId="rId28"/>
            <mdssi:RelationshipReference SourceId="rId10"/>
            <mdssi:RelationshipReference SourceId="rId19"/>
            <mdssi:RelationshipReference SourceId="rId31"/>
            <mdssi:RelationshipReference SourceId="rId9"/>
            <mdssi:RelationshipReference SourceId="rId14"/>
            <mdssi:RelationshipReference SourceId="rId22"/>
            <mdssi:RelationshipReference SourceId="rId27"/>
            <mdssi:RelationshipReference SourceId="rId30"/>
          </Transform>
          <Transform Algorithm="http://www.w3.org/TR/2001/REC-xml-c14n-20010315"/>
        </Transforms>
        <DigestMethod Algorithm="http://www.w3.org/2000/09/xmldsig#sha1"/>
        <DigestValue>a4KV6njrvzoQoQcz6MOp/oEQZ0g=</DigestValue>
      </Reference>
    </Manifest>
    <SignatureProperties>
      <SignatureProperty Id="idSignatureTime" Target="#idPackageSignature">
        <mdssi:SignatureTime>
          <mdssi:Format>YYYY-MM-DDThh:mm:ssTZD</mdssi:Format>
          <mdssi:Value>2014-01-27T19:25:24Z</mdssi:Value>
        </mdssi:SignatureTime>
      </SignatureProperty>
    </SignatureProperties>
  </Object>
  <Object Id="idOfficeObject">
    <SignatureProperties>
      <SignatureProperty Id="idOfficeV1Details" Target="idPackageSignature">
        <SignatureInfoV1 xmlns="http://schemas.microsoft.com/office/2006/digsig">
          <SetupID>{41954997-D67E-4107-8472-277D71948130}</SetupID>
          <SignatureText/>
          <SignatureImage>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////////////////////////////////////////4P/////////////////////////////////////////g/////////////////////////////////////////+D/UQAAAHj0AAAAAAAAAAAAAHQAAAA8AAAAAAAAAAAAAAAAAAAAAAAAAPMAAACAAAAAUAAAACgAAAB4AAAAAPQAAAAAAADGAIgAdQAAAD0AAAAoAAAA8wAAAIAAAAABABAAAAAAAAAAAAAAAAAAAAAAAAAAAAAAAAAA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ba7QxMR0xHdlan2vfe/9//3/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xRCky2TKZQpVkabTr1O/3//f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sjWSKXMpkymXUvxWfUp+a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ed6sUzRTtHP9/OUJcRhk6/3/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+d/9//3/4OVtGO0I9Z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xc+O0IaPttW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eUo7QltGN0L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aVho+Gj56Rv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teOkIZPvg1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PGM7Qhk+2DX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aVjtCGj7XMf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7Ex7hhxKVZG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7pSGj4aPtcx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1VKUSVyJVEdcyUxIVxr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WEYaPvk5tjH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E0KTKVElkylzKZMpUyXaW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3OTtGGj5ZRv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fe5ExUCUPGZQpkym1LZUpuVL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fe7cxGj46QnpK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31vkjGULZUt1jV0KdpW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31v+Tk7Qho++1r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9M5lS21LdYxdCX7W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+l4aPjs+O0I8Y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382SrUt1jXWNXQp+17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ZTlxGXEbaNd97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Nka1MbYxtjF0JX1r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xc+fUoaPrgx/3/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3hSlS3WMdcxdCWdb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tjWdTjxCO0L/f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0PbUttjHXNXMlnnP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391Kfo9Gj56Rv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1T22Mfc11zV1Kd93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388Z9g1W0adSrpS/3/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5MxtTHWMdc1dCXfe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9paGj4bPjtCPWP/f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+TMdc1tTH3OZQt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WEo8RltGGj6ec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kzG2MbYx+DnWMf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384QjtCOz76Of9//3/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5Qt1jG2Mdc11TX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Y5O0ZcRvo5/3//f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339TKfc5tTHXNdY1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tjE7QlxG2DX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lTHWNdcx+Dn3Of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391KVxGPEKbTv9//3/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fe1Mp1jW2MbYxGD7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1PfQ9/3//f/9//3//f/9//3//f/9//3//f51zGmP/f/9//3//f/9//3//f/9//3//f/9//3//f/9//3//f/9//3//f/9//3//f/9//3//f/9//3//f/9//3//f/9//3//f/9//3//f/9//3//f/9//3//f/9//3//f/9//3//f/9//3//f/9//3//f/9//3//f/9//3//f/9//3//f/9//3//f/9//3//f/9//3//f/9//3//f/9//3//f/9//3//f/9//3//f/9//3//f/9//3//f/9//3//f/9//3//f/9/33v/e/9/vnP/f/9733v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EYAAAAUAAAACAAAAFROUFAHAQAATAAAAGQAAAAAAAAAAAAAAHQAAAA8AAAAAAAAAAAAAAB1AAAAPQAAACkAqgAAAAAAAAAAAAAAgD8AAAAAAAAAAAAAgD8AAAAAAAAAAAAAAAAAAAAAAAAAAAAAAAAAAAAAAAAAACIAAAAMAAAA/////0YAAAAcAAAAEAAAAEVNRisCQAAADAAAAAAAAAAOAAAAFAAAAAAAAAAQAAAAFAAAAA==</SignatureImage>
          <SignatureComments/>
          <WindowsVersion>6.1</WindowsVersion>
          <OfficeVersion>14.0</OfficeVersion>
          <ApplicationVersion>14.0</ApplicationVersion>
          <Monitors>1</Monitors>
          <HorizontalResolution>1366</HorizontalResolution>
          <VerticalResolution>768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2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2014-01-27T19:25:24Z</xd:SigningTime>
          <xd:SigningCertificate>
            <xd:Cert>
              <xd:CertDigest>
                <DigestMethod Algorithm="http://www.w3.org/2000/09/xmldsig#sha1"/>
                <DigestValue>WizMQ3CerV1y5YKEazhS8n0yuDc=</DigestValue>
              </xd:CertDigest>
              <xd:IssuerSerial>
                <X509IssuerName>E=e-sign@e-sign.cl, CN=E-Sign Firma Electronica Avanzada para Estado de Chile CA, OU=Class 2 Managed PKI Individual Subscriber CA, OU=Symantec Trust Network, O=E-Sign S.A., C=CL</X509IssuerName>
                <X509SerialNumber>22284668579563767504836793119785992647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/>
    </xd:QualifyingProperties>
  </Object>
  <Object Id="idValidSigLnImg">AQAAAGwAAAAAAAAAAAAAAP8AAAB/AAAAAAAAAAAAAABKIwAApREAACBFTUYAAAEAFB0BAMEAAAAFAAAAAAAAAAAAAAAAAAAAVgUAAAADAADiAQAADwEAAAAAAAAAAAAAAAAAAGZaBwBVIgQ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9RAAAAlPAAACkAAAAZAAAAgAAAAEUAAAAAAAAAAAAAAAAAAAAAAAAA8gAAAH8AAABQAAAAKAAAAHgAAAAc8AAAAAAAAMYAiAB0AAAAPAAAACgAAADyAAAAfwAAAAEAEAAAAAAAAAAAAAAAAAAAAAAAAAAAAAAAAAD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1trkzFRITAd2lqfa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0PbQtciWULTVCm06cT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0jmSKZMpkym4VvxWfUp9Z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51zqxTMEA0d/39ZQjtCGjr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33v/f/9/+Dl8SjtCXWf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xc+O0IbQrtS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395SjtCO0JYR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2lb5ORo+WUb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teW0b5Pfg5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389Yzo+Gj63Mf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2lZbRho+2DX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7Ex7hhQJVZK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7pSGToaPrYx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VUpyJXIhUiFzJTEhXG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YRjtC+TnXNf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zRGcilSJXIlcylyJVQl2Vb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+Dk6Qho+OUL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+e7ExUCUQHZMplC21LZUtuVL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7cxOkIaPppO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XGuSMXQptS21MXQp2lb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XGv5ORo+Gz7aV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0PZQt1jG2MXUp+1r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xtf+TlbQjtCPWf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XSpUt1jW2MXQp+lr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394TlxGO0L6Od93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XSpUt1jW2MXUpXW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OEJ9SjtCuDH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394UnQp1zW2LXQpfW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7UxnU47PltG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VQpUt1zXWMXQpnW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WLfk5O0J6R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1PZUt9zXWMXUpvnP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zxn1zFcRnxKu1L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TNbUt9zXXNXUp3nf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+5VjtCGz48Qj1j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TMbYxtTHXNZUt33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eEo7QlxG+jmfc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+0MbUx1jX4Odc1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zhCW0IbPhs+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UMbUttjHWMdY1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2OTtCXEb5Nf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33tzLdc11jHXNfc5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ljFcRjxC+DX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33uVMbUx1zXYNRc6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3YtO0I8QntK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33t0LdY11zW2MTk+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9D0UPv9//3//f/9//3//f/9//3//f/9//3++dxpj/3//f/9//3//f/9//3//f/9//3//f/9//3//f/9//3//f/9//3//f/9//3//f/9//3//f/9//3//f/9//3//f/9//3//f/9//3//f/9//3//f/9//3//f/9//3//f/9//3//f/9//3//f/9//3//f/9//3//f/9//3//f/9//3//f/9//3//f/9//3//f/9//3//f/9//3//f/9//3//f/9//3//f/9//3//f/9//3//f/9//3//f/9//3//f/9//3//f/9//3v/f55z/3//e/97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</Object>
  <Object Id="idInvalidSigLnImg">AQAAAGwAAAAAAAAAAAAAAP8AAAB/AAAAAAAAAAAAAABKIwAApREAACBFTUYAAAEAbCIBANQAAAAFAAAAAAAAAAAAAAAAAAAAVgUAAAADAADiAQAADwEAAAAAAAAAAAAAAAAAAGZaBwBVIgQ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////////////////////////////////////////8D/////////////////////////////////////////wP/////////////////////////////////////////A/1EAAACU8AAAKQAAABkAAACAAAAARQAAAAAAAAAAAAAAAAAAAAAAAADyAAAAfwAAAFAAAAAoAAAAeAAAABzwAAAAAAAAxgCIAHQAAAA8AAAAKAAAAPIAAAB/AAAAAQAQAAAAAAAAAAAAAAAAAAAAAAAAAAAAAAA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W2uTMVEhMB3aWp9r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Q9tC1yJZQtNUKbTpxO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SOZIpkymTKbhW/FZ9Sn1n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nXOrFMwQDR3/f1lCO0IaO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fe/9//3/4OXxKO0JdZ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Fz47QhtCu1L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3lKO0I7QlhG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aVvk5Gj5ZR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+15bRvk9+Dn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z1jOj4aPrcx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aVltGGj7YNf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sTHuGFAlVkr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ulIZOho+tjH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VSnIlciFSIXMlMSFca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1hGO0L5Odc1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NEZyKVIlciVzKXIlVCXZV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4OTpCGj45Q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757sTFQJRAdkymULbUtlS25U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tzE6Qho+mk7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ca5IxdCm1LbUxdCnaV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ca/k5Gj4bPtpW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Q9lC3WMbYxdSn7W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G1/5OVtCO0I9Z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1dKlS3WNbYxdCn6W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3hOXEY7Qvo533f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1dKlS3WNbYxdSlda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384Qn1KO0K4Mf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3hSdCnXNbYtdCl9a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tTGdTjs+W0b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xVClS3XNdYxdCmdb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5Yt+Tk7QnpG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U9lS33NdYxdSm+c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PGfXMVxGfEq7U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5M1tS33Ndc1dSned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7lWO0IbPjxCPWP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5MxtjG1Mdc1lS3fe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394SjtCXEb6OZ9z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7QxtTHWNfg51zX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OEJbQhs+Gz7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5QxtS22MdYx1jX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Y5O0JcRvk1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fe3Mt1zXWMdc19zn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WMVxGPEL4Nf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fe5UxtTHXNdg1Fzr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di07QjxCe0r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fe3Qt1jXXNbYxOT7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0PRQ+/3//f/9//3//f/9//3//f/9//3//f753GmP/f/9//3//f/9//3//f/9//3//f/9//3//f/9//3//f/9//3//f/9//3//f/9//3//f/9//3//f/9//3//f/9//3//f/9//3//f/9//3//f/9//3//f/9//3//f/9//3//f/9//3//f/9//3//f/9//3//f/9//3//f/9//3//f/9//3//f/9//3//f/9//3//f/9//3//f/9//3//f/9//3//f/9//3//f/9//3//f/9//3//f/9//3//f/9//3//f/9//3//e/9/nnP/f/97/3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435AEACABBADB42B6E854DEDE2703BF" ma:contentTypeVersion="8" ma:contentTypeDescription="Crear nuevo documento." ma:contentTypeScope="" ma:versionID="8c9124b5608f6c3afb64ed5fdce95c00">
  <xsd:schema xmlns:xsd="http://www.w3.org/2001/XMLSchema" xmlns:xs="http://www.w3.org/2001/XMLSchema" xmlns:p="http://schemas.microsoft.com/office/2006/metadata/properties" xmlns:ns2="cd7df43d-10b9-47d8-a000-58f6ff9a05a9" xmlns:ns3="21c3207e-4ad9-41ce-b187-b126d6257ffb" targetNamespace="http://schemas.microsoft.com/office/2006/metadata/properties" ma:root="true" ma:fieldsID="471b305a1b93216af0cd42a5230a6a27" ns2:_="" ns3:_="">
    <xsd:import namespace="cd7df43d-10b9-47d8-a000-58f6ff9a05a9"/>
    <xsd:import namespace="21c3207e-4ad9-41ce-b187-b126d6257ffb"/>
    <xsd:element name="properties">
      <xsd:complexType>
        <xsd:sequence>
          <xsd:element name="documentManagement">
            <xsd:complexType>
              <xsd:all>
                <xsd:element ref="ns2:N_x00b0__x0020_Documento" minOccurs="0"/>
                <xsd:element ref="ns2:N_x00b0__x0020_Exp" minOccurs="0"/>
                <xsd:element ref="ns2:Fecha_x0020_Publicaci_x00f3_n" minOccurs="0"/>
                <xsd:element ref="ns2:Destinatario" minOccurs="0"/>
                <xsd:element ref="ns2:Fecha_x0020_Generaci_x00f3_n" minOccurs="0"/>
                <xsd:element ref="ns2:Remitido_x0020_Por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7df43d-10b9-47d8-a000-58f6ff9a05a9" elementFormDefault="qualified">
    <xsd:import namespace="http://schemas.microsoft.com/office/2006/documentManagement/types"/>
    <xsd:import namespace="http://schemas.microsoft.com/office/infopath/2007/PartnerControls"/>
    <xsd:element name="N_x00b0__x0020_Documento" ma:index="8" nillable="true" ma:displayName="N° Documento" ma:internalName="N_x00b0__x0020_Documento">
      <xsd:simpleType>
        <xsd:restriction base="dms:Text">
          <xsd:maxLength value="255"/>
        </xsd:restriction>
      </xsd:simpleType>
    </xsd:element>
    <xsd:element name="N_x00b0__x0020_Exp" ma:index="9" nillable="true" ma:displayName="N° Exp" ma:internalName="N_x00b0__x0020_Exp">
      <xsd:simpleType>
        <xsd:restriction base="dms:Text">
          <xsd:maxLength value="255"/>
        </xsd:restriction>
      </xsd:simpleType>
    </xsd:element>
    <xsd:element name="Fecha_x0020_Publicaci_x00f3_n" ma:index="10" nillable="true" ma:displayName="Fecha Publicación" ma:default="[today]" ma:description="Fecha Publicación en Expediente Electrónico" ma:format="DateOnly" ma:internalName="Fecha_x0020_Publicaci_x00f3_n">
      <xsd:simpleType>
        <xsd:restriction base="dms:DateTime"/>
      </xsd:simpleType>
    </xsd:element>
    <xsd:element name="Destinatario" ma:index="11" nillable="true" ma:displayName="Destinatario" ma:internalName="Destinatario">
      <xsd:simpleType>
        <xsd:restriction base="dms:Text">
          <xsd:maxLength value="255"/>
        </xsd:restriction>
      </xsd:simpleType>
    </xsd:element>
    <xsd:element name="Fecha_x0020_Generaci_x00f3_n" ma:index="12" nillable="true" ma:displayName="Fecha Generación" ma:default="[today]" ma:format="DateOnly" ma:internalName="Fecha_x0020_Generaci_x00f3_n">
      <xsd:simpleType>
        <xsd:restriction base="dms:DateTime"/>
      </xsd:simpleType>
    </xsd:element>
    <xsd:element name="Remitido_x0020_Por" ma:index="13" nillable="true" ma:displayName="Remitido Por" ma:list="{461986f8-ccac-4691-983b-799eae54cbac}" ma:internalName="Remitido_x0020_Por" ma:showField="Title">
      <xsd:simpleType>
        <xsd:restriction base="dms:Lookup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c3207e-4ad9-41ce-b187-b126d6257ffb" elementFormDefault="qualified">
    <xsd:import namespace="http://schemas.microsoft.com/office/2006/documentManagement/types"/>
    <xsd:import namespace="http://schemas.microsoft.com/office/infopath/2007/PartnerControls"/>
    <xsd:element name="_dlc_DocId" ma:index="14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5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6" nillable="true" ma:displayName="Identificador persistente" ma:description="Mantener el identificador al agregar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mitido_x0020_Por xmlns="cd7df43d-10b9-47d8-a000-58f6ff9a05a9" xsi:nil="true"/>
    <Fecha_x0020_Publicaci_x00f3_n xmlns="cd7df43d-10b9-47d8-a000-58f6ff9a05a9">2013-05-13T04:00:00+00:00</Fecha_x0020_Publicaci_x00f3_n>
    <N_x00b0__x0020_Documento xmlns="cd7df43d-10b9-47d8-a000-58f6ff9a05a9" xsi:nil="true"/>
    <Destinatario xmlns="cd7df43d-10b9-47d8-a000-58f6ff9a05a9" xsi:nil="true"/>
    <Fecha_x0020_Generaci_x00f3_n xmlns="cd7df43d-10b9-47d8-a000-58f6ff9a05a9">2013-05-13T04:00:00+00:00</Fecha_x0020_Generaci_x00f3_n>
    <N_x00b0__x0020_Exp xmlns="cd7df43d-10b9-47d8-a000-58f6ff9a05a9" xsi:nil="true"/>
    <_dlc_DocId xmlns="21c3207e-4ad9-41ce-b187-b126d6257ffb">636UEWMD4YA6-18-41189</_dlc_DocId>
    <_dlc_DocIdUrl xmlns="21c3207e-4ad9-41ce-b187-b126d6257ffb">
      <Url>http://sharepoint/dfz/_layouts/DocIdRedir.aspx?ID=636UEWMD4YA6-18-41189</Url>
      <Description>636UEWMD4YA6-18-41189</Description>
    </_dlc_DocIdUrl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449AAE-E248-4D48-B699-5EE1AA5F6836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3179782C-02D0-44A9-9EAD-C7C35089CC0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d7df43d-10b9-47d8-a000-58f6ff9a05a9"/>
    <ds:schemaRef ds:uri="21c3207e-4ad9-41ce-b187-b126d6257ff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D5375B0-0B92-4648-914B-AD4178EC7057}">
  <ds:schemaRefs>
    <ds:schemaRef ds:uri="http://schemas.microsoft.com/office/infopath/2007/PartnerControls"/>
    <ds:schemaRef ds:uri="cd7df43d-10b9-47d8-a000-58f6ff9a05a9"/>
    <ds:schemaRef ds:uri="http://purl.org/dc/elements/1.1/"/>
    <ds:schemaRef ds:uri="http://www.w3.org/XML/1998/namespace"/>
    <ds:schemaRef ds:uri="http://schemas.microsoft.com/office/2006/metadata/properties"/>
    <ds:schemaRef ds:uri="21c3207e-4ad9-41ce-b187-b126d6257ffb"/>
    <ds:schemaRef ds:uri="http://purl.org/dc/dcmitype/"/>
    <ds:schemaRef ds:uri="http://schemas.microsoft.com/office/2006/documentManagement/types"/>
    <ds:schemaRef ds:uri="http://purl.org/dc/terms/"/>
    <ds:schemaRef ds:uri="http://schemas.openxmlformats.org/package/2006/metadata/core-properties"/>
  </ds:schemaRefs>
</ds:datastoreItem>
</file>

<file path=customXml/itemProps4.xml><?xml version="1.0" encoding="utf-8"?>
<ds:datastoreItem xmlns:ds="http://schemas.openxmlformats.org/officeDocument/2006/customXml" ds:itemID="{8BA69FD9-9F40-4E6C-A654-78061D8B1536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686E5109-A67D-4137-A476-7E6A96B783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Plantilla.dotx</Template>
  <TotalTime>518</TotalTime>
  <Pages>20</Pages>
  <Words>1666</Words>
  <Characters>11807</Characters>
  <Application>Microsoft Office Word</Application>
  <DocSecurity>0</DocSecurity>
  <Lines>98</Lines>
  <Paragraphs>26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Reporte Olores Porkland</vt:lpstr>
      <vt:lpstr/>
    </vt:vector>
  </TitlesOfParts>
  <Company>Cronstudio</Company>
  <LinksUpToDate>false</LinksUpToDate>
  <CharactersWithSpaces>13447</CharactersWithSpaces>
  <SharedDoc>false</SharedDoc>
  <HLinks>
    <vt:vector size="24" baseType="variant">
      <vt:variant>
        <vt:i4>7340094</vt:i4>
      </vt:variant>
      <vt:variant>
        <vt:i4>9</vt:i4>
      </vt:variant>
      <vt:variant>
        <vt:i4>0</vt:i4>
      </vt:variant>
      <vt:variant>
        <vt:i4>5</vt:i4>
      </vt:variant>
      <vt:variant>
        <vt:lpwstr>http://www.sma.gob.cl/</vt:lpwstr>
      </vt:variant>
      <vt:variant>
        <vt:lpwstr/>
      </vt:variant>
      <vt:variant>
        <vt:i4>1507387</vt:i4>
      </vt:variant>
      <vt:variant>
        <vt:i4>6</vt:i4>
      </vt:variant>
      <vt:variant>
        <vt:i4>0</vt:i4>
      </vt:variant>
      <vt:variant>
        <vt:i4>5</vt:i4>
      </vt:variant>
      <vt:variant>
        <vt:lpwstr>mailto:contacto.sma@sma.gob.cl</vt:lpwstr>
      </vt:variant>
      <vt:variant>
        <vt:lpwstr/>
      </vt:variant>
      <vt:variant>
        <vt:i4>7340094</vt:i4>
      </vt:variant>
      <vt:variant>
        <vt:i4>3</vt:i4>
      </vt:variant>
      <vt:variant>
        <vt:i4>0</vt:i4>
      </vt:variant>
      <vt:variant>
        <vt:i4>5</vt:i4>
      </vt:variant>
      <vt:variant>
        <vt:lpwstr>http://www.sma.gob.cl/</vt:lpwstr>
      </vt:variant>
      <vt:variant>
        <vt:lpwstr/>
      </vt:variant>
      <vt:variant>
        <vt:i4>1507387</vt:i4>
      </vt:variant>
      <vt:variant>
        <vt:i4>0</vt:i4>
      </vt:variant>
      <vt:variant>
        <vt:i4>0</vt:i4>
      </vt:variant>
      <vt:variant>
        <vt:i4>5</vt:i4>
      </vt:variant>
      <vt:variant>
        <vt:lpwstr>mailto:contacto.sma@sma.gob.cl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Reporte Olores Porkland</dc:title>
  <dc:creator>Gonzalo Raul Sepulveda Kattan</dc:creator>
  <cp:lastModifiedBy>Maria de los Angeles Hanne Molina</cp:lastModifiedBy>
  <cp:revision>48</cp:revision>
  <cp:lastPrinted>2013-06-04T20:19:00Z</cp:lastPrinted>
  <dcterms:created xsi:type="dcterms:W3CDTF">2013-10-03T19:48:00Z</dcterms:created>
  <dcterms:modified xsi:type="dcterms:W3CDTF">2014-01-27T19:24:00Z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0x0101001435AEACABBADB42B6E854DEDE2703BF</vt:lpwstr>
  </property>
  <property fmtid="{D5CDD505-2E9C-101B-9397-08002B2CF9AE}" pid="3" name="_dlc_DocIdItemGuid">
    <vt:lpwstr>3fe319e4-8c96-4594-ab8b-ccfb04df37bd</vt:lpwstr>
  </property>
</Properties>
</file>